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161CA9" w:rsidRDefault="00833726" w:rsidP="00161CA9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161CA9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7268232C">
                <wp:extent cx="6552403" cy="976807"/>
                <wp:effectExtent l="1905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9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133776" cy="552814"/>
                                <a:chOff x="1775690" y="428184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05128" cy="485775"/>
                                    <a:chOff x="2905011" y="465461"/>
                                    <a:chExt cx="390512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689"/>
                                      <a:ext cx="3887052" cy="384992"/>
                                      <a:chOff x="2923087" y="526689"/>
                                      <a:chExt cx="388705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620" y="526689"/>
                                        <a:ext cx="3760519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3E34E98A" w:rsidR="00E62F77" w:rsidRPr="00B619A8" w:rsidRDefault="00630D02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CÁC ĐỊNH NGHĨA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726380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30D02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9051;height:4858" coordorigin="29050,4654" coordsize="390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6;width:38871;height:3850" coordorigin="29230,5266" coordsize="38870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6;top:5266;width:37605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" adj="2131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3E34E98A" w:rsidR="00E62F77" w:rsidRPr="00B619A8" w:rsidRDefault="00630D02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CÁC ĐỊNH NGHĨA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726380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30D02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62D27517" w:rsidR="00CC3123" w:rsidRPr="00161CA9" w:rsidRDefault="00EC5D1C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45474F" w:rsidRPr="00161CA9">
        <w:rPr>
          <w:rFonts w:ascii="Chu Van An" w:hAnsi="Chu Van An" w:cs="Chu Van An"/>
          <w:sz w:val="24"/>
          <w:szCs w:val="24"/>
        </w:rPr>
        <w:t xml:space="preserve"> </w:t>
      </w:r>
    </w:p>
    <w:p w14:paraId="076487F2" w14:textId="19C154D3" w:rsidR="00EC5D1C" w:rsidRPr="00161CA9" w:rsidRDefault="00C12161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775E206">
                <wp:extent cx="6615197" cy="2063749"/>
                <wp:effectExtent l="0" t="0" r="14605" b="1333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63749"/>
                          <a:chOff x="-12333" y="-4628"/>
                          <a:chExt cx="6513454" cy="97364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2"/>
                            <a:ext cx="6501130" cy="96904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8D33CD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E2DE0E" w14:textId="77777777" w:rsidR="00701B04" w:rsidRDefault="00701B04" w:rsidP="008A36A9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28547C" w14:textId="40BDDD62" w:rsidR="00E62F77" w:rsidRPr="008D33CD" w:rsidRDefault="00E62F77" w:rsidP="008A36A9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ơ:</w:t>
                              </w:r>
                            </w:p>
                            <w:tbl>
                              <w:tblPr>
                                <w:tblStyle w:val="TableGrid"/>
                                <w:tblW w:w="100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90"/>
                                <w:gridCol w:w="3807"/>
                              </w:tblGrid>
                              <w:tr w:rsidR="00E62F77" w:rsidRPr="008D33CD" w14:paraId="1A7FE38E" w14:textId="77777777" w:rsidTr="00701B04">
                                <w:trPr>
                                  <w:trHeight w:val="1859"/>
                                </w:trPr>
                                <w:tc>
                                  <w:tcPr>
                                    <w:tcW w:w="6290" w:type="dxa"/>
                                  </w:tcPr>
                                  <w:p w14:paraId="07536DC0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là một đoạn thẳng có hướng.</w:t>
                                    </w:r>
                                  </w:p>
                                  <w:p w14:paraId="26A60C3C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490C8E45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7.25pt;height:14.2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631319" r:id="rId11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điểm đầu là A, điểm cuối là B.</w:t>
                                    </w:r>
                                  </w:p>
                                  <w:p w14:paraId="4B301716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Độ dài vectơ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01BAB933">
                                        <v:shape id="_x0000_i1028" type="#_x0000_t75" style="width:16.5pt;height:13.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86631320" r:id="rId12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được kí hiệu là: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360" w14:anchorId="735F7B9E">
                                        <v:shape id="_x0000_i1030" type="#_x0000_t75" style="width:20.25pt;height:15pt" o:ole="">
                                          <v:imagedata r:id="rId13" o:title=""/>
                                        </v:shape>
                                        <o:OLEObject Type="Embed" ProgID="Equation.DSMT4" ShapeID="_x0000_i1030" DrawAspect="Content" ObjectID="_1686631321" r:id="rId14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= AB.</w:t>
                                    </w:r>
                                  </w:p>
                                  <w:p w14:paraId="0EF2972A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có độ dài bằng 1 đgl vectơ đơn vị.</w:t>
                                    </w:r>
                                  </w:p>
                                  <w:p w14:paraId="0B9DD684" w14:textId="77777777" w:rsidR="00E62F77" w:rsidRPr="008D33CD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còn được kí hiệu là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880" w:dyaOrig="380" w14:anchorId="31164F0B">
                                        <v:shape id="_x0000_i1032" type="#_x0000_t75" style="width:43.5pt;height:18.75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86631322" r:id="rId16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, …</w:t>
                                    </w:r>
                                  </w:p>
                                  <w:p w14:paraId="413B3888" w14:textId="77777777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807" w:type="dxa"/>
                                  </w:tcPr>
                                  <w:p w14:paraId="53E2D979" w14:textId="77777777" w:rsidR="00701B04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object w:dxaOrig="2684" w:dyaOrig="1169" w14:anchorId="3FE3201A">
                                        <v:shape id="_x0000_i1034" type="#_x0000_t75" style="width:92.25pt;height:42.75pt" o:ole="">
                                          <v:imagedata r:id="rId17" o:title=""/>
                                        </v:shape>
                                        <o:OLEObject Type="Embed" ProgID="Visio.Drawing.11" ShapeID="_x0000_i1034" DrawAspect="Content" ObjectID="_1686631323" r:id="rId18"/>
                                      </w:object>
                                    </w:r>
                                  </w:p>
                                  <w:p w14:paraId="17F48430" w14:textId="6240329F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7498851" wp14:editId="0B560490">
                                          <wp:extent cx="1716370" cy="542260"/>
                                          <wp:effectExtent l="0" t="0" r="0" b="0"/>
                                          <wp:docPr id="2124572920" name="Picture 21245729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25309" cy="5450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D2F03DC" w14:textId="5EDD880F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62.5pt;mso-position-horizontal-relative:char;mso-position-vertical-relative:line" coordorigin="-123,-46" coordsize="65134,9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">
                <v:shape id="Rectangle: Diagonal Corners Rounded 244" o:spid="_x0000_s1071" style="position:absolute;width:65011;height:9690;visibility:visible;mso-wrap-style:square;v-text-anchor:middle" coordsize="6501130,9690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" adj="-11796480,,5400" path="m9177,l6475470,v14172,,25660,11488,25660,25660l6501130,959870v,5068,-4109,9177,-9177,9177l25660,969047c11488,969047,,957559,,943387l,9177c,4109,4109,,917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177,0;6475470,0;6501130,25660;6501130,959870;6491953,969047;25660,969047;0,943387;0,9177;9177,0" o:connectangles="0,0,0,0,0,0,0,0,0" textboxrect="0,0,6501130,969047"/>
                  <v:textbox>
                    <w:txbxContent>
                      <w:p w14:paraId="562B948E" w14:textId="56BF3736" w:rsidR="00E62F77" w:rsidRPr="008D33CD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E2DE0E" w14:textId="77777777" w:rsidR="00701B04" w:rsidRDefault="00701B04" w:rsidP="008A36A9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28547C" w14:textId="40BDDD62" w:rsidR="00E62F77" w:rsidRPr="008D33CD" w:rsidRDefault="00E62F77" w:rsidP="008A36A9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ơ:</w:t>
                        </w:r>
                      </w:p>
                      <w:tbl>
                        <w:tblPr>
                          <w:tblStyle w:val="TableGrid"/>
                          <w:tblW w:w="100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90"/>
                          <w:gridCol w:w="3807"/>
                        </w:tblGrid>
                        <w:tr w:rsidR="00E62F77" w:rsidRPr="008D33CD" w14:paraId="1A7FE38E" w14:textId="77777777" w:rsidTr="00701B04">
                          <w:trPr>
                            <w:trHeight w:val="1859"/>
                          </w:trPr>
                          <w:tc>
                            <w:tcPr>
                              <w:tcW w:w="6290" w:type="dxa"/>
                            </w:tcPr>
                            <w:p w14:paraId="07536DC0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là một đoạn thẳng có hướng.</w:t>
                              </w:r>
                            </w:p>
                            <w:p w14:paraId="26A60C3C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490C8E45">
                                  <v:shape id="_x0000_i1026" type="#_x0000_t75" style="width:17.25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6631319" r:id="rId20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điểm đầu là A, điểm cuối là B.</w:t>
                              </w:r>
                            </w:p>
                            <w:p w14:paraId="4B301716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Độ dài vectơ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01BAB933">
                                  <v:shape id="_x0000_i1028" type="#_x0000_t75" style="width:16.5pt;height:13.5pt" o:ole="">
                                    <v:imagedata r:id="rId10" o:title=""/>
                                  </v:shape>
                                  <o:OLEObject Type="Embed" ProgID="Equation.DSMT4" ShapeID="_x0000_i1028" DrawAspect="Content" ObjectID="_1686631320" r:id="rId21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được kí hiệu là: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60" w14:anchorId="735F7B9E">
                                  <v:shape id="_x0000_i1030" type="#_x0000_t75" style="width:20.25pt;height:15pt" o:ole="">
                                    <v:imagedata r:id="rId13" o:title=""/>
                                  </v:shape>
                                  <o:OLEObject Type="Embed" ProgID="Equation.DSMT4" ShapeID="_x0000_i1030" DrawAspect="Content" ObjectID="_1686631321" r:id="rId22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= AB.</w:t>
                              </w:r>
                            </w:p>
                            <w:p w14:paraId="0EF2972A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có độ dài bằng 1 đgl vectơ đơn vị.</w:t>
                              </w:r>
                            </w:p>
                            <w:p w14:paraId="0B9DD684" w14:textId="77777777" w:rsidR="00E62F77" w:rsidRPr="008D33CD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còn được kí hiệu là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0" w:dyaOrig="380" w14:anchorId="31164F0B">
                                  <v:shape id="_x0000_i1032" type="#_x0000_t75" style="width:43.5pt;height:18.75pt" o:ole="">
                                    <v:imagedata r:id="rId15" o:title=""/>
                                  </v:shape>
                                  <o:OLEObject Type="Embed" ProgID="Equation.DSMT4" ShapeID="_x0000_i1032" DrawAspect="Content" ObjectID="_1686631322" r:id="rId23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 …</w:t>
                              </w:r>
                            </w:p>
                            <w:p w14:paraId="413B3888" w14:textId="77777777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807" w:type="dxa"/>
                            </w:tcPr>
                            <w:p w14:paraId="53E2D979" w14:textId="77777777" w:rsidR="00701B04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object w:dxaOrig="2684" w:dyaOrig="1169" w14:anchorId="3FE3201A">
                                  <v:shape id="_x0000_i1034" type="#_x0000_t75" style="width:92.25pt;height:42.75pt" o:ole="">
                                    <v:imagedata r:id="rId17" o:title=""/>
                                  </v:shape>
                                  <o:OLEObject Type="Embed" ProgID="Visio.Drawing.11" ShapeID="_x0000_i1034" DrawAspect="Content" ObjectID="_1686631323" r:id="rId24"/>
                                </w:object>
                              </w:r>
                            </w:p>
                            <w:p w14:paraId="17F48430" w14:textId="6240329F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498851" wp14:editId="0B560490">
                                    <wp:extent cx="1716370" cy="542260"/>
                                    <wp:effectExtent l="0" t="0" r="0" b="0"/>
                                    <wp:docPr id="2124572920" name="Picture 21245729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25309" cy="5450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D2F03DC" w14:textId="5EDD880F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</w:p>
                      <w:p w14:paraId="2FB3E0E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C78018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89D67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4F53A1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FF3867A">
                <wp:extent cx="6615197" cy="2679406"/>
                <wp:effectExtent l="0" t="0" r="14605" b="2603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679406"/>
                          <a:chOff x="-12333" y="-4628"/>
                          <a:chExt cx="6513454" cy="1264099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125950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512DD1DA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5D87D7F" w14:textId="3D536128" w:rsidR="00701B04" w:rsidRDefault="00701B04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E856CCC" w14:textId="4557634A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cùng phương, cùng hướng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14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95"/>
                                <w:gridCol w:w="4646"/>
                              </w:tblGrid>
                              <w:tr w:rsidR="00E62F77" w:rsidRPr="002446EF" w14:paraId="44AFEA7B" w14:textId="77777777" w:rsidTr="00701B04">
                                <w:trPr>
                                  <w:trHeight w:val="3131"/>
                                </w:trPr>
                                <w:tc>
                                  <w:tcPr>
                                    <w:tcW w:w="5495" w:type="dxa"/>
                                  </w:tcPr>
                                  <w:p w14:paraId="626DCCF3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Đường thẳng đi qua điểm đầu và điểm cuối của một vectơ đgl giá của vectơ đó.</w:t>
                                    </w:r>
                                  </w:p>
                                  <w:p w14:paraId="295C5F85" w14:textId="1FE0BFB0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</w:t>
                                    </w:r>
                                    <w:r w:rsidR="00630D0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ịnh nghĩa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Hai vectơ đgl cùng phương nếu giá của chúng song song hoặc trùng nhau.</w:t>
                                    </w:r>
                                  </w:p>
                                  <w:p w14:paraId="57C9319B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Hai vectơ cùng phương thì có thể cùng hướng hoặc ngược hướng.</w:t>
                                    </w:r>
                                  </w:p>
                                  <w:p w14:paraId="5C80DB4D" w14:textId="77777777" w:rsidR="00E62F77" w:rsidRPr="002446EF" w:rsidRDefault="00E62F77" w:rsidP="008A36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2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Ba điểm phân biệt A, B, C thẳng hàng </w:t>
                                    </w:r>
                                  </w:p>
                                  <w:p w14:paraId="566A0A90" w14:textId="77777777" w:rsidR="00E62F77" w:rsidRPr="002446EF" w:rsidRDefault="00E62F77" w:rsidP="008A36A9">
                                    <w:pPr>
                                      <w:spacing w:line="276" w:lineRule="auto"/>
                                      <w:ind w:left="360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1140" w:dyaOrig="380" w14:anchorId="6B357A69">
                                        <v:shape id="_x0000_i1036" type="#_x0000_t75" style="width:57pt;height:18.75pt" o:ole="">
                                          <v:imagedata r:id="rId25" o:title=""/>
                                        </v:shape>
                                        <o:OLEObject Type="Embed" ProgID="Equation.DSMT4" ShapeID="_x0000_i1036" DrawAspect="Content" ObjectID="_1686631324" r:id="rId26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cùng phương.</w:t>
                                    </w:r>
                                  </w:p>
                                  <w:p w14:paraId="3D241E3D" w14:textId="77777777" w:rsidR="00E62F77" w:rsidRPr="002446EF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646" w:type="dxa"/>
                                  </w:tcPr>
                                  <w:p w14:paraId="2DA8E187" w14:textId="40FDEFFB" w:rsidR="00E62F77" w:rsidRPr="002446EF" w:rsidRDefault="00701B04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object w:dxaOrig="4394" w:dyaOrig="2614" w14:anchorId="7DA5F325">
                                        <v:shape id="_x0000_i1038" type="#_x0000_t75" style="width:129.75pt;height:60pt" o:ole="">
                                          <v:imagedata r:id="rId27" o:title=""/>
                                        </v:shape>
                                        <o:OLEObject Type="Embed" ProgID="Visio.Drawing.11" ShapeID="_x0000_i1038" DrawAspect="Content" ObjectID="_1686631325" r:id="rId28"/>
                                      </w:object>
                                    </w:r>
                                  </w:p>
                                  <w:p w14:paraId="42E0C9F1" w14:textId="77777777" w:rsidR="00E62F77" w:rsidRPr="002446EF" w:rsidRDefault="00E62F77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2BC358E9" wp14:editId="3F84BC7F">
                                          <wp:extent cx="2658369" cy="927100"/>
                                          <wp:effectExtent l="0" t="0" r="8890" b="6350"/>
                                          <wp:docPr id="2124572930" name="Picture 212457293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672100" cy="9318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11pt;mso-position-horizontal-relative:char;mso-position-vertical-relative:line" coordorigin="-123,-46" coordsize="65134,1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">
                <v:shape id="Rectangle: Diagonal Corners Rounded 2" o:spid="_x0000_s1076" style="position:absolute;width:65011;height:12594;visibility:visible;mso-wrap-style:square;v-text-anchor:middle" coordsize="6501130,125950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" adj="-11796480,,5400" path="m11927,l6467778,v18420,,33352,14932,33352,33352l6501130,1247575v,6587,-5340,11927,-11927,11927l33352,1259502c14932,1259502,,1244570,,1226150l,11927c,5340,5340,,1192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927,0;6467778,0;6501130,33352;6501130,1247575;6489203,1259502;33352,1259502;0,1226150;0,11927;11927,0" o:connectangles="0,0,0,0,0,0,0,0,0" textboxrect="0,0,6501130,1259502"/>
                  <v:textbox>
                    <w:txbxContent>
                      <w:p w14:paraId="696EB97D" w14:textId="512DD1DA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5D87D7F" w14:textId="3D536128" w:rsidR="00701B04" w:rsidRDefault="00701B04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E856CCC" w14:textId="4557634A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cùng phương, cùng hướng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14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95"/>
                          <w:gridCol w:w="4646"/>
                        </w:tblGrid>
                        <w:tr w:rsidR="00E62F77" w:rsidRPr="002446EF" w14:paraId="44AFEA7B" w14:textId="77777777" w:rsidTr="00701B04">
                          <w:trPr>
                            <w:trHeight w:val="3131"/>
                          </w:trPr>
                          <w:tc>
                            <w:tcPr>
                              <w:tcW w:w="5495" w:type="dxa"/>
                            </w:tcPr>
                            <w:p w14:paraId="626DCCF3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Đường thẳng đi qua điểm đầu và điểm cuối của một vectơ đgl giá của vectơ đó.</w:t>
                              </w:r>
                            </w:p>
                            <w:p w14:paraId="295C5F85" w14:textId="1FE0BFB0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</w:t>
                              </w:r>
                              <w:r w:rsidR="00630D0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ịnh nghĩa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Hai vectơ đgl cùng phương nếu giá của chúng song song hoặc trùng nhau.</w:t>
                              </w:r>
                            </w:p>
                            <w:p w14:paraId="57C9319B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Hai vectơ cùng phương thì có thể cùng hướng hoặc ngược hướng.</w:t>
                              </w:r>
                            </w:p>
                            <w:p w14:paraId="5C80DB4D" w14:textId="77777777" w:rsidR="00E62F77" w:rsidRPr="002446EF" w:rsidRDefault="00E62F77" w:rsidP="008A36A9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Ba điểm phân biệt A, B, C thẳng hàng </w:t>
                              </w:r>
                            </w:p>
                            <w:p w14:paraId="566A0A90" w14:textId="77777777" w:rsidR="00E62F77" w:rsidRPr="002446EF" w:rsidRDefault="00E62F77" w:rsidP="008A36A9">
                              <w:pPr>
                                <w:spacing w:line="276" w:lineRule="auto"/>
                                <w:ind w:left="360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380" w14:anchorId="6B357A69">
                                  <v:shape id="_x0000_i1036" type="#_x0000_t75" style="width:57pt;height:18.75pt" o:ole="">
                                    <v:imagedata r:id="rId25" o:title=""/>
                                  </v:shape>
                                  <o:OLEObject Type="Embed" ProgID="Equation.DSMT4" ShapeID="_x0000_i1036" DrawAspect="Content" ObjectID="_1686631324" r:id="rId30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cùng phương.</w:t>
                              </w:r>
                            </w:p>
                            <w:p w14:paraId="3D241E3D" w14:textId="77777777" w:rsidR="00E62F77" w:rsidRPr="002446EF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646" w:type="dxa"/>
                            </w:tcPr>
                            <w:p w14:paraId="2DA8E187" w14:textId="40FDEFFB" w:rsidR="00E62F77" w:rsidRPr="002446EF" w:rsidRDefault="00701B04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object w:dxaOrig="4394" w:dyaOrig="2614" w14:anchorId="7DA5F325">
                                  <v:shape id="_x0000_i1038" type="#_x0000_t75" style="width:129.75pt;height:60pt" o:ole="">
                                    <v:imagedata r:id="rId27" o:title=""/>
                                  </v:shape>
                                  <o:OLEObject Type="Embed" ProgID="Visio.Drawing.11" ShapeID="_x0000_i1038" DrawAspect="Content" ObjectID="_1686631325" r:id="rId31"/>
                                </w:object>
                              </w:r>
                            </w:p>
                            <w:p w14:paraId="42E0C9F1" w14:textId="77777777" w:rsidR="00E62F77" w:rsidRPr="002446EF" w:rsidRDefault="00E62F77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2BC358E9" wp14:editId="3F84BC7F">
                                    <wp:extent cx="2658369" cy="927100"/>
                                    <wp:effectExtent l="0" t="0" r="8890" b="6350"/>
                                    <wp:docPr id="2124572930" name="Picture 21245729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72100" cy="9318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3114CB3E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3F73031B">
                <wp:extent cx="6615197" cy="2179676"/>
                <wp:effectExtent l="0" t="0" r="14605" b="1143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179676"/>
                          <a:chOff x="-12333" y="-4628"/>
                          <a:chExt cx="6513454" cy="894038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27"/>
                            <a:ext cx="6501130" cy="8894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FDC1A6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523C2F" w14:textId="518FE255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bằng nhau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86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767"/>
                              </w:tblGrid>
                              <w:tr w:rsidR="00630D02" w:rsidRPr="002446EF" w14:paraId="0741DC4A" w14:textId="77777777" w:rsidTr="001A2D84">
                                <w:tc>
                                  <w:tcPr>
                                    <w:tcW w:w="6096" w:type="dxa"/>
                                  </w:tcPr>
                                  <w:p w14:paraId="6559C415" w14:textId="77777777" w:rsidR="00630D02" w:rsidRPr="002446EF" w:rsidRDefault="00630D02" w:rsidP="00630D0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Khoảng cách giữa hai điểm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A, B</m:t>
                                      </m:r>
                                    </m:oMath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được gọi là độ dài của vectơ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400" w:dyaOrig="320" w14:anchorId="7C7BD61D">
                                        <v:shape id="_x0000_i1040" type="#_x0000_t75" style="width:20.25pt;height:15.75pt" o:ole="">
                                          <v:imagedata r:id="rId32" o:title=""/>
                                        </v:shape>
                                        <o:OLEObject Type="Embed" ProgID="Equation.DSMT4" ShapeID="_x0000_i1040" DrawAspect="Content" ObjectID="_1686631326" r:id="rId33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kí hiệu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440" w:dyaOrig="380" w14:anchorId="35D22460">
                                        <v:shape id="_x0000_i1042" type="#_x0000_t75" style="width:21.75pt;height:18.75pt" o:ole="">
                                          <v:imagedata r:id="rId34" o:title=""/>
                                        </v:shape>
                                        <o:OLEObject Type="Embed" ProgID="Equation.DSMT4" ShapeID="_x0000_i1042" DrawAspect="Content" ObjectID="_1686631327" r:id="rId35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như vậy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1060" w:dyaOrig="480" w14:anchorId="59CA4ADE">
                                        <v:shape id="_x0000_i1044" type="#_x0000_t75" style="width:53.25pt;height:24.75pt" o:ole="">
                                          <v:imagedata r:id="rId36" o:title=""/>
                                        </v:shape>
                                        <o:OLEObject Type="Embed" ProgID="Equation.DSMT4" ShapeID="_x0000_i1044" DrawAspect="Content" ObjectID="_1686631328" r:id="rId37"/>
                                      </w:object>
                                    </w:r>
                                  </w:p>
                                  <w:p w14:paraId="3FC4575C" w14:textId="77777777" w:rsidR="00630D02" w:rsidRPr="002446EF" w:rsidRDefault="00630D02" w:rsidP="00630D02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Vectơ có độ dài bằng 1 gọi là vectơ đơn vị.</w:t>
                                    </w:r>
                                  </w:p>
                                  <w:p w14:paraId="5528AFB8" w14:textId="6EB967E7" w:rsidR="00630D02" w:rsidRPr="00701B04" w:rsidRDefault="00630D02" w:rsidP="00701B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Hai vectơ bằng nhau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4"/>
                                      </w:rPr>
                                      <w:object w:dxaOrig="2940" w:dyaOrig="999" w14:anchorId="40A7183D">
                                        <v:shape id="_x0000_i1046" type="#_x0000_t75" style="width:147pt;height:50.25pt" o:ole="">
                                          <v:imagedata r:id="rId38" o:title=""/>
                                        </v:shape>
                                        <o:OLEObject Type="Embed" ProgID="Equation.DSMT4" ShapeID="_x0000_i1046" DrawAspect="Content" ObjectID="_1686631329" r:id="rId3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767" w:type="dxa"/>
                                  </w:tcPr>
                                  <w:p w14:paraId="14EA0E12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04ACC5F3" wp14:editId="01984788">
                                          <wp:extent cx="1041991" cy="566080"/>
                                          <wp:effectExtent l="0" t="0" r="6350" b="5715"/>
                                          <wp:docPr id="2124572925" name="Picture 212457292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46578" cy="56857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22A956A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7EBB05D" wp14:editId="4A7FA5E2">
                                          <wp:extent cx="823224" cy="776176"/>
                                          <wp:effectExtent l="0" t="0" r="0" b="5080"/>
                                          <wp:docPr id="2124572928" name="Picture 2124572928" descr="Cho lục giác đều ABCDEF tâm O. Ảnh của tam giác AOF qua phép  \({T_{\overrightarrow {AB} }}\) là tam giác nào sau đây?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2" descr="Cho lục giác đều ABCDEF tâm O. Ảnh của tam giác AOF qua phép  \({T_{\overrightarrow {AB} }}\) là tam giác nào sau đây?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825493" cy="7783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F91905" w14:textId="77777777" w:rsidR="00630D02" w:rsidRPr="002446EF" w:rsidRDefault="00630D02" w:rsidP="00630D02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71.65pt;mso-position-horizontal-relative:char;mso-position-vertical-relative:line" coordorigin="-123,-46" coordsize="65134,8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">
                <v:shape id="Rectangle: Diagonal Corners Rounded 7" o:spid="_x0000_s1081" style="position:absolute;width:65011;height:8894;visibility:visible;mso-wrap-style:square;v-text-anchor:middle" coordsize="6501130,8894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" adj="-11796480,,5400" path="m8423,l6477578,v13007,,23552,10545,23552,23552l6501130,881014v,4652,-3771,8423,-8423,8423l23552,889437c10545,889437,,878892,,865885l,8423c,3771,3771,,842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423,0;6477578,0;6501130,23552;6501130,881014;6492707,889437;23552,889437;0,865885;0,8423;8423,0" o:connectangles="0,0,0,0,0,0,0,0,0" textboxrect="0,0,6501130,889437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FDC1A6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523C2F" w14:textId="518FE255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bằng nhau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86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767"/>
                        </w:tblGrid>
                        <w:tr w:rsidR="00630D02" w:rsidRPr="002446EF" w14:paraId="0741DC4A" w14:textId="77777777" w:rsidTr="001A2D84">
                          <w:tc>
                            <w:tcPr>
                              <w:tcW w:w="6096" w:type="dxa"/>
                            </w:tcPr>
                            <w:p w14:paraId="6559C415" w14:textId="77777777" w:rsidR="00630D02" w:rsidRPr="002446EF" w:rsidRDefault="00630D02" w:rsidP="00630D02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A, B</m:t>
                                </m:r>
                              </m:oMath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được gọi là độ dài của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400" w:dyaOrig="320" w14:anchorId="7C7BD61D">
                                  <v:shape id="_x0000_i1040" type="#_x0000_t75" style="width:20.25pt;height:15.75pt" o:ole="">
                                    <v:imagedata r:id="rId32" o:title=""/>
                                  </v:shape>
                                  <o:OLEObject Type="Embed" ProgID="Equation.DSMT4" ShapeID="_x0000_i1040" DrawAspect="Content" ObjectID="_1686631326" r:id="rId42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kí hiệu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40" w:dyaOrig="380" w14:anchorId="35D22460">
                                  <v:shape id="_x0000_i1042" type="#_x0000_t75" style="width:21.75pt;height:18.75pt" o:ole="">
                                    <v:imagedata r:id="rId34" o:title=""/>
                                  </v:shape>
                                  <o:OLEObject Type="Embed" ProgID="Equation.DSMT4" ShapeID="_x0000_i1042" DrawAspect="Content" ObjectID="_1686631327" r:id="rId43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như vậy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1060" w:dyaOrig="480" w14:anchorId="59CA4ADE">
                                  <v:shape id="_x0000_i1044" type="#_x0000_t75" style="width:53.25pt;height:24.75pt" o:ole="">
                                    <v:imagedata r:id="rId36" o:title=""/>
                                  </v:shape>
                                  <o:OLEObject Type="Embed" ProgID="Equation.DSMT4" ShapeID="_x0000_i1044" DrawAspect="Content" ObjectID="_1686631328" r:id="rId44"/>
                                </w:object>
                              </w:r>
                            </w:p>
                            <w:p w14:paraId="3FC4575C" w14:textId="77777777" w:rsidR="00630D02" w:rsidRPr="002446EF" w:rsidRDefault="00630D02" w:rsidP="00630D02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Vectơ có độ dài bằng 1 gọi là vectơ đơn vị.</w:t>
                              </w:r>
                            </w:p>
                            <w:p w14:paraId="5528AFB8" w14:textId="6EB967E7" w:rsidR="00630D02" w:rsidRPr="00701B04" w:rsidRDefault="00630D02" w:rsidP="00701B04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40A7183D">
                                  <v:shape id="_x0000_i1046" type="#_x0000_t75" style="width:147pt;height:50.25pt" o:ole="">
                                    <v:imagedata r:id="rId38" o:title=""/>
                                  </v:shape>
                                  <o:OLEObject Type="Embed" ProgID="Equation.DSMT4" ShapeID="_x0000_i1046" DrawAspect="Content" ObjectID="_1686631329" r:id="rId45"/>
                                </w:object>
                              </w:r>
                            </w:p>
                          </w:tc>
                          <w:tc>
                            <w:tcPr>
                              <w:tcW w:w="3767" w:type="dxa"/>
                            </w:tcPr>
                            <w:p w14:paraId="14EA0E12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04ACC5F3" wp14:editId="01984788">
                                    <wp:extent cx="1041991" cy="566080"/>
                                    <wp:effectExtent l="0" t="0" r="6350" b="5715"/>
                                    <wp:docPr id="2124572925" name="Picture 2124572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46578" cy="56857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22A956A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7EBB05D" wp14:editId="4A7FA5E2">
                                    <wp:extent cx="823224" cy="776176"/>
                                    <wp:effectExtent l="0" t="0" r="0" b="5080"/>
                                    <wp:docPr id="2124572928" name="Picture 2124572928" descr="Cho lục giác đều ABCDEF tâm O. Ảnh của tam giác AOF qua phép  \({T_{\overrightarrow {AB} }}\) là tam giác nào sau đây?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 descr="Cho lục giác đều ABCDEF tâm O. Ảnh của tam giác AOF qua phép  \({T_{\overrightarrow {AB} }}\) là tam giác nào sau đây?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25493" cy="778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F91905" w14:textId="77777777" w:rsidR="00630D02" w:rsidRPr="002446EF" w:rsidRDefault="00630D02" w:rsidP="00630D02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0AC952F1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95F4AB9">
                <wp:extent cx="6615203" cy="1790699"/>
                <wp:effectExtent l="0" t="0" r="14605" b="1968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02FC32" w14:textId="3574F988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29DA43E" w14:textId="77777777" w:rsidR="00D152CB" w:rsidRPr="002446EF" w:rsidRDefault="00E62F77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Vectơ – không là vectơ có điểm đầu và điểm cuối trùng nhau, kí hiệu 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31BFC9A0">
                                  <v:shape id="_x0000_i1048" type="#_x0000_t75" style="width:11.25pt;height:16.5pt" o:ole="">
                                    <v:imagedata r:id="rId46" o:title=""/>
                                  </v:shape>
                                  <o:OLEObject Type="Embed" ProgID="Equation.DSMT4" ShapeID="_x0000_i1048" DrawAspect="Content" ObjectID="_1686631330" r:id="rId47"/>
                                </w:objec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74B281A9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800" w:dyaOrig="320" w14:anchorId="25A6D106">
                                  <v:shape id="_x0000_i1050" type="#_x0000_t75" style="width:39pt;height:16.5pt" o:ole="">
                                    <v:imagedata r:id="rId48" o:title=""/>
                                  </v:shape>
                                  <o:OLEObject Type="Embed" ProgID="Equation.DSMT4" ShapeID="_x0000_i1050" DrawAspect="Content" ObjectID="_1686631331" r:id="rId49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22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A.</w:t>
                              </w:r>
                            </w:p>
                            <w:p w14:paraId="7F2537DD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0BAD9B1D">
                                  <v:shape id="_x0000_i1052" type="#_x0000_t75" style="width:11.25pt;height:16.5pt" o:ole="">
                                    <v:imagedata r:id="rId50" o:title=""/>
                                  </v:shape>
                                  <o:OLEObject Type="Embed" ProgID="Equation.DSMT4" ShapeID="_x0000_i1052" DrawAspect="Content" ObjectID="_1686631332" r:id="rId51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cùng phương, cùng hướng với mọi vectơ.</w:t>
                              </w:r>
                            </w:p>
                            <w:p w14:paraId="51DD19C9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340" w14:anchorId="1E246966">
                                  <v:shape id="_x0000_i1054" type="#_x0000_t75" style="width:13.5pt;height:17.25pt" o:ole="">
                                    <v:imagedata r:id="rId52" o:title=""/>
                                  </v:shape>
                                  <o:OLEObject Type="Embed" ProgID="Equation.DSMT4" ShapeID="_x0000_i1054" DrawAspect="Content" ObjectID="_1686631333" r:id="rId53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= 0.</w:t>
                              </w:r>
                            </w:p>
                            <w:p w14:paraId="2A3321A4" w14:textId="77777777" w:rsidR="00D152CB" w:rsidRPr="002446EF" w:rsidRDefault="00D152CB" w:rsidP="00D152CB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A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BA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B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760" w:dyaOrig="320" w14:anchorId="75EC3AEE">
                                  <v:shape id="_x0000_i1056" type="#_x0000_t75" style="width:38.25pt;height:16.5pt" o:ole="">
                                    <v:imagedata r:id="rId54" o:title=""/>
                                  </v:shape>
                                  <o:OLEObject Type="Embed" ProgID="Equation.DSMT4" ShapeID="_x0000_i1056" DrawAspect="Content" ObjectID="_1686631334" r:id="rId55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5891D850" w14:textId="069E6075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E24603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79981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">
                <v:shape id="Rectangle: Diagonal Corners Rounded 13" o:spid="_x0000_s108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02FC32" w14:textId="3574F988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29DA43E" w14:textId="77777777" w:rsidR="00D152CB" w:rsidRPr="002446EF" w:rsidRDefault="00E62F77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 xml:space="preserve">Vectơ – không là vectơ có điểm đầu và điểm cuối trùng nhau, kí hiệu </w:t>
                        </w:r>
                        <w:r w:rsidR="00D152CB"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31BFC9A0">
                            <v:shape id="_x0000_i1048" type="#_x0000_t75" style="width:11.25pt;height:16.5pt" o:ole="">
                              <v:imagedata r:id="rId46" o:title=""/>
                            </v:shape>
                            <o:OLEObject Type="Embed" ProgID="Equation.DSMT4" ShapeID="_x0000_i1048" DrawAspect="Content" ObjectID="_1686631330" r:id="rId56"/>
                          </w:objec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74B281A9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800" w:dyaOrig="320" w14:anchorId="25A6D106">
                            <v:shape id="_x0000_i1050" type="#_x0000_t75" style="width:39pt;height:16.5pt" o:ole="">
                              <v:imagedata r:id="rId48" o:title=""/>
                            </v:shape>
                            <o:OLEObject Type="Embed" ProgID="Equation.DSMT4" ShapeID="_x0000_i1050" DrawAspect="Content" ObjectID="_1686631331" r:id="rId57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,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22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A.</w:t>
                        </w:r>
                      </w:p>
                      <w:p w14:paraId="7F2537DD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0BAD9B1D">
                            <v:shape id="_x0000_i1052" type="#_x0000_t75" style="width:11.25pt;height:16.5pt" o:ole="">
                              <v:imagedata r:id="rId50" o:title=""/>
                            </v:shape>
                            <o:OLEObject Type="Embed" ProgID="Equation.DSMT4" ShapeID="_x0000_i1052" DrawAspect="Content" ObjectID="_1686631332" r:id="rId58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cùng phương, cùng hướng với mọi vectơ.</w:t>
                        </w:r>
                      </w:p>
                      <w:p w14:paraId="51DD19C9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340" w14:anchorId="1E246966">
                            <v:shape id="_x0000_i1054" type="#_x0000_t75" style="width:13.5pt;height:17.25pt" o:ole="">
                              <v:imagedata r:id="rId52" o:title=""/>
                            </v:shape>
                            <o:OLEObject Type="Embed" ProgID="Equation.DSMT4" ShapeID="_x0000_i1054" DrawAspect="Content" ObjectID="_1686631333" r:id="rId59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= 0.</w:t>
                        </w:r>
                      </w:p>
                      <w:p w14:paraId="2A3321A4" w14:textId="77777777" w:rsidR="00D152CB" w:rsidRPr="002446EF" w:rsidRDefault="00D152CB" w:rsidP="00D152CB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A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BA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B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DB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760" w:dyaOrig="320" w14:anchorId="75EC3AEE">
                            <v:shape id="_x0000_i1056" type="#_x0000_t75" style="width:38.25pt;height:16.5pt" o:ole="">
                              <v:imagedata r:id="rId54" o:title=""/>
                            </v:shape>
                            <o:OLEObject Type="Embed" ProgID="Equation.DSMT4" ShapeID="_x0000_i1056" DrawAspect="Content" ObjectID="_1686631334" r:id="rId60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5891D850" w14:textId="069E6075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E24603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79981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161CA9" w:rsidRDefault="00162692" w:rsidP="00161CA9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161CA9" w:rsidRDefault="00993994" w:rsidP="00161CA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A8DEB08">
                <wp:extent cx="6547104" cy="1384449"/>
                <wp:effectExtent l="0" t="19050" r="25400" b="2540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24A2B02" w14:textId="349B3975" w:rsidR="00E62F77" w:rsidRPr="00CA1202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Quan sát và đếm số lượng vectơ. Chú ý với hai điểm phân biệt A, B cho trước luôn có hai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400" w14:anchorId="4BE1E857">
                                  <v:shape id="_x0000_i1058" type="#_x0000_t75" style="width:53.25pt;height:18.75pt" o:ole="">
                                    <v:imagedata r:id="rId61" o:title=""/>
                                  </v:shape>
                                  <o:OLEObject Type="Embed" ProgID="Equation.DSMT4" ShapeID="_x0000_i1058" DrawAspect="Content" ObjectID="_1686631335" r:id="rId62"/>
                                </w:objec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B921C97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">
                <v:shape id="Rectangle: Diagonal Corners Rounded 1" o:spid="_x0000_s1110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24A2B02" w14:textId="349B3975" w:rsidR="00E62F77" w:rsidRPr="00CA1202" w:rsidRDefault="00E62F77" w:rsidP="00E62F77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Quan sát và đếm số lượng vectơ. Chú ý với hai điểm phân biệt A, B cho trước luôn có hai vectơ </w:t>
                        </w:r>
                        <w:r w:rsidRPr="002446EF">
                          <w:rPr>
                            <w:rFonts w:ascii="Chu Van An" w:hAnsi="Chu Van An" w:cs="Chu Van An"/>
                            <w:position w:val="-10"/>
                          </w:rPr>
                          <w:object w:dxaOrig="1140" w:dyaOrig="400" w14:anchorId="4BE1E857">
                            <v:shape id="_x0000_i1058" type="#_x0000_t75" style="width:53.25pt;height:18.75pt" o:ole="">
                              <v:imagedata r:id="rId61" o:title=""/>
                            </v:shape>
                            <o:OLEObject Type="Embed" ProgID="Equation.DSMT4" ShapeID="_x0000_i1058" DrawAspect="Content" ObjectID="_1686631335" r:id="rId63"/>
                          </w:objec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6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921C97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EC3B02" w14:textId="77777777" w:rsidR="00E62F77" w:rsidRPr="00161CA9" w:rsidRDefault="00E62F77" w:rsidP="00161CA9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ba điểm phân biệt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80" w:dyaOrig="320" w14:anchorId="032A299B">
          <v:shape id="_x0000_i1059" type="#_x0000_t75" style="width:43.5pt;height:16.5pt" o:ole="">
            <v:imagedata r:id="rId65" o:title=""/>
          </v:shape>
          <o:OLEObject Type="Embed" ProgID="Equation.DSMT4" ShapeID="_x0000_i1059" DrawAspect="Content" ObjectID="_1686630819" r:id="rId6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Có bao nhiêu vectơ khác vectơ không có điểm đầu và điểm cuối là các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9" w:dyaOrig="320" w14:anchorId="038ACA8C">
          <v:shape id="_x0000_i1060" type="#_x0000_t75" style="width:43.5pt;height:16.5pt" o:ole="">
            <v:imagedata r:id="rId67" o:title=""/>
          </v:shape>
          <o:OLEObject Type="Embed" ProgID="Equation.DSMT4" ShapeID="_x0000_i1060" DrawAspect="Content" ObjectID="_1686630820" r:id="rId6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đã cho?</w:t>
      </w:r>
    </w:p>
    <w:p w14:paraId="44A07F3D" w14:textId="5EF7B92F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00" w:dyaOrig="260" w14:anchorId="7E8908EB">
          <v:shape id="_x0000_i1061" type="#_x0000_t75" style="width:9.75pt;height:13.5pt" o:ole="">
            <v:imagedata r:id="rId69" o:title=""/>
          </v:shape>
          <o:OLEObject Type="Embed" ProgID="Equation.DSMT4" ShapeID="_x0000_i1061" DrawAspect="Content" ObjectID="_1686630821" r:id="rId7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C346D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9" w14:anchorId="6A2808B5">
          <v:shape id="_x0000_i1062" type="#_x0000_t75" style="width:9pt;height:13.5pt" o:ole="">
            <v:imagedata r:id="rId71" o:title=""/>
          </v:shape>
          <o:OLEObject Type="Embed" ProgID="Equation.DSMT4" ShapeID="_x0000_i1062" DrawAspect="Content" ObjectID="_1686630822" r:id="rId72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00" w:dyaOrig="279" w14:anchorId="1CE307A9">
          <v:shape id="_x0000_i1063" type="#_x0000_t75" style="width:9.75pt;height:13.5pt" o:ole="">
            <v:imagedata r:id="rId73" o:title=""/>
          </v:shape>
          <o:OLEObject Type="Embed" ProgID="Equation.DSMT4" ShapeID="_x0000_i1063" DrawAspect="Content" ObjectID="_1686630823" r:id="rId7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9" w14:anchorId="4CA99431">
          <v:shape id="_x0000_i1064" type="#_x0000_t75" style="width:9pt;height:13.5pt" o:ole="">
            <v:imagedata r:id="rId75" o:title=""/>
          </v:shape>
          <o:OLEObject Type="Embed" ProgID="Equation.DSMT4" ShapeID="_x0000_i1064" DrawAspect="Content" ObjectID="_1686630824" r:id="rId7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C3E13E3" w14:textId="77777777" w:rsidR="00E62F77" w:rsidRPr="00161CA9" w:rsidRDefault="00E62F77" w:rsidP="00161CA9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48DC54E" w14:textId="77777777" w:rsidR="00E62F77" w:rsidRPr="00161CA9" w:rsidRDefault="00E62F77" w:rsidP="00161CA9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Các vectơ khác vectơ không có điểm đầu và điểm cuối là các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9" w:dyaOrig="320" w14:anchorId="20A705AD">
          <v:shape id="_x0000_i1065" type="#_x0000_t75" style="width:43.5pt;height:16.5pt" o:ole="">
            <v:imagedata r:id="rId67" o:title=""/>
          </v:shape>
          <o:OLEObject Type="Embed" ProgID="Equation.DSMT4" ShapeID="_x0000_i1065" DrawAspect="Content" ObjectID="_1686630825" r:id="rId7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đã cho là</w:t>
      </w:r>
    </w:p>
    <w:p w14:paraId="5DD71302" w14:textId="77777777" w:rsidR="00E62F77" w:rsidRPr="00161CA9" w:rsidRDefault="00E62F77" w:rsidP="00161CA9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position w:val="-10"/>
          <w:sz w:val="24"/>
          <w:szCs w:val="24"/>
        </w:rPr>
        <w:object w:dxaOrig="2720" w:dyaOrig="380" w14:anchorId="42918A93">
          <v:shape id="_x0000_i1066" type="#_x0000_t75" style="width:135.75pt;height:18.75pt" o:ole="">
            <v:imagedata r:id="rId78" o:title=""/>
          </v:shape>
          <o:OLEObject Type="Embed" ProgID="Equation.DSMT4" ShapeID="_x0000_i1066" DrawAspect="Content" ObjectID="_1686630826" r:id="rId79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1F010D1E" w14:textId="77777777" w:rsidR="00E62F77" w:rsidRPr="00161CA9" w:rsidRDefault="00E62F77" w:rsidP="00161CA9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ngũ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885" w:dyaOrig="270" w14:anchorId="647E033D">
          <v:shape id="_x0000_i1067" type="#_x0000_t75" style="width:44.25pt;height:13.5pt" o:ole="">
            <v:imagedata r:id="rId80" o:title=""/>
          </v:shape>
          <o:OLEObject Type="Embed" ProgID="Equation.DSMT4" ShapeID="_x0000_i1067" DrawAspect="Content" ObjectID="_1686630827" r:id="rId81"/>
        </w:object>
      </w:r>
      <w:r w:rsidRPr="00161CA9">
        <w:rPr>
          <w:rFonts w:ascii="Chu Van An" w:hAnsi="Chu Van An" w:cs="Chu Van An"/>
          <w:sz w:val="24"/>
          <w:szCs w:val="24"/>
        </w:rPr>
        <w:t>. Từ các đỉnh của ngũ giác đã cho có thể lập được bao nhiêu véc tơ có điểm cuối là điểm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25" w:dyaOrig="270" w14:anchorId="514F3332">
          <v:shape id="_x0000_i1068" type="#_x0000_t75" style="width:11.25pt;height:13.5pt" o:ole="">
            <v:imagedata r:id="rId82" o:title=""/>
          </v:shape>
          <o:OLEObject Type="Embed" ProgID="Equation.DSMT4" ShapeID="_x0000_i1068" DrawAspect="Content" ObjectID="_1686630828" r:id="rId83"/>
        </w:object>
      </w:r>
    </w:p>
    <w:p w14:paraId="06610621" w14:textId="5BF9D4E6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10" w:dyaOrig="270" w14:anchorId="666BDE8D">
          <v:shape id="_x0000_i1069" type="#_x0000_t75" style="width:11.25pt;height:13.5pt" o:ole="">
            <v:imagedata r:id="rId84" o:title=""/>
          </v:shape>
          <o:OLEObject Type="Embed" ProgID="Equation.DSMT4" ShapeID="_x0000_i1069" DrawAspect="Content" ObjectID="_1686630829" r:id="rId85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5345BBCF">
          <v:shape id="_x0000_i1070" type="#_x0000_t75" style="width:9pt;height:13.5pt" o:ole="">
            <v:imagedata r:id="rId86" o:title=""/>
          </v:shape>
          <o:OLEObject Type="Embed" ProgID="Equation.DSMT4" ShapeID="_x0000_i1070" DrawAspect="Content" ObjectID="_1686630830" r:id="rId87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3542E651">
          <v:shape id="_x0000_i1071" type="#_x0000_t75" style="width:9pt;height:13.5pt" o:ole="">
            <v:imagedata r:id="rId88" o:title=""/>
          </v:shape>
          <o:OLEObject Type="Embed" ProgID="Equation.DSMT4" ShapeID="_x0000_i1071" DrawAspect="Content" ObjectID="_1686630831" r:id="rId89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210" w:dyaOrig="270" w14:anchorId="628A7D67">
          <v:shape id="_x0000_i1072" type="#_x0000_t75" style="width:11.25pt;height:13.5pt" o:ole="">
            <v:imagedata r:id="rId90" o:title=""/>
          </v:shape>
          <o:OLEObject Type="Embed" ProgID="Equation.DSMT4" ShapeID="_x0000_i1072" DrawAspect="Content" ObjectID="_1686630832" r:id="rId91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34C560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84E638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8E71BA" wp14:editId="76A9BF85">
            <wp:extent cx="1348118" cy="822931"/>
            <wp:effectExtent l="0" t="0" r="4445" b="0"/>
            <wp:docPr id="2124572932" name="Picture 212457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92" cy="82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ACDD" w14:textId="77777777" w:rsidR="00E62F77" w:rsidRPr="00161CA9" w:rsidRDefault="00E62F77" w:rsidP="00161CA9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Các véc tơ có điểm cuối là điểm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25" w:dyaOrig="270" w14:anchorId="75F9B94C">
          <v:shape id="_x0000_i1073" type="#_x0000_t75" style="width:11.25pt;height:13.5pt" o:ole="">
            <v:imagedata r:id="rId82" o:title=""/>
          </v:shape>
          <o:OLEObject Type="Embed" ProgID="Equation.DSMT4" ShapeID="_x0000_i1073" DrawAspect="Content" ObjectID="_1686630833" r:id="rId93"/>
        </w:object>
      </w:r>
      <w:r w:rsidRPr="00161CA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sz w:val="24"/>
          <w:szCs w:val="24"/>
        </w:rPr>
        <w:t xml:space="preserve">là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90" w:dyaOrig="315" w14:anchorId="0846937F">
          <v:shape id="_x0000_i1074" type="#_x0000_t75" style="width:19.5pt;height:15.75pt" o:ole="">
            <v:imagedata r:id="rId94" o:title=""/>
          </v:shape>
          <o:OLEObject Type="Embed" ProgID="Equation.DSMT4" ShapeID="_x0000_i1074" DrawAspect="Content" ObjectID="_1686630834" r:id="rId95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390" w:dyaOrig="330" w14:anchorId="16951E6B">
          <v:shape id="_x0000_i1075" type="#_x0000_t75" style="width:19.5pt;height:16.5pt" o:ole="">
            <v:imagedata r:id="rId96" o:title=""/>
          </v:shape>
          <o:OLEObject Type="Embed" ProgID="Equation.DSMT4" ShapeID="_x0000_i1075" DrawAspect="Content" ObjectID="_1686630835" r:id="rId9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71BCB9F2">
          <v:shape id="_x0000_i1076" type="#_x0000_t75" style="width:20.25pt;height:15.75pt" o:ole="">
            <v:imagedata r:id="rId98" o:title=""/>
          </v:shape>
          <o:OLEObject Type="Embed" ProgID="Equation.DSMT4" ShapeID="_x0000_i1076" DrawAspect="Content" ObjectID="_1686630836" r:id="rId9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90" w:dyaOrig="315" w14:anchorId="70367943">
          <v:shape id="_x0000_i1077" type="#_x0000_t75" style="width:19.5pt;height:15.75pt" o:ole="">
            <v:imagedata r:id="rId100" o:title=""/>
          </v:shape>
          <o:OLEObject Type="Embed" ProgID="Equation.DSMT4" ShapeID="_x0000_i1077" DrawAspect="Content" ObjectID="_1686630837" r:id="rId10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2E746ECE" w14:textId="77777777" w:rsidR="00E62F77" w:rsidRPr="00161CA9" w:rsidRDefault="00E62F77" w:rsidP="00161CA9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 xml:space="preserve">Hình bình hành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4D70562">
          <v:shape id="_x0000_i1078" type="#_x0000_t75" style="width:36pt;height:13.5pt" o:ole="">
            <v:imagedata r:id="rId102" o:title=""/>
          </v:shape>
          <o:OLEObject Type="Embed" ProgID="Equation.DSMT4" ShapeID="_x0000_i1078" DrawAspect="Content" ObjectID="_1686630838" r:id="rId103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 tâm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7F67F27">
          <v:shape id="_x0000_i1079" type="#_x0000_t75" style="width:12pt;height:13.5pt" o:ole="">
            <v:imagedata r:id="rId104" o:title=""/>
          </v:shape>
          <o:OLEObject Type="Embed" ProgID="Equation.DSMT4" ShapeID="_x0000_i1079" DrawAspect="Content" ObjectID="_1686630839" r:id="rId105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. Khẳng định </w:t>
      </w:r>
      <w:r w:rsidRPr="00161CA9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43CBAA7B" w14:textId="7CB1FE4A" w:rsidR="00E62F77" w:rsidRPr="00161CA9" w:rsidRDefault="00161CA9" w:rsidP="00161CA9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385" w:dyaOrig="345" w14:anchorId="4678F36E">
          <v:shape id="_x0000_i1080" type="#_x0000_t75" style="width:119.25pt;height:17.25pt" o:ole="">
            <v:imagedata r:id="rId106" o:title=""/>
          </v:shape>
          <o:OLEObject Type="Embed" ProgID="Equation.DSMT4" ShapeID="_x0000_i1080" DrawAspect="Content" ObjectID="_1686630840" r:id="rId107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291F8AF8">
          <v:shape id="_x0000_i1081" type="#_x0000_t75" style="width:48.75pt;height:17.25pt" o:ole="">
            <v:imagedata r:id="rId108" o:title=""/>
          </v:shape>
          <o:OLEObject Type="Embed" ProgID="Equation.DSMT4" ShapeID="_x0000_i1081" DrawAspect="Content" ObjectID="_1686630841" r:id="rId109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</w:p>
    <w:p w14:paraId="7757FBC2" w14:textId="557F5B0D" w:rsidR="00E62F77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45" w14:anchorId="3A2314ED">
          <v:shape id="_x0000_i1082" type="#_x0000_t75" style="width:77.25pt;height:17.25pt" o:ole="">
            <v:imagedata r:id="rId110" o:title=""/>
          </v:shape>
          <o:OLEObject Type="Embed" ProgID="Equation.DSMT4" ShapeID="_x0000_i1082" DrawAspect="Content" ObjectID="_1686630842" r:id="rId111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6EE690DA">
          <v:shape id="_x0000_i1083" type="#_x0000_t75" style="width:75pt;height:17.25pt" o:ole="">
            <v:imagedata r:id="rId112" o:title=""/>
          </v:shape>
          <o:OLEObject Type="Embed" ProgID="Equation.DSMT4" ShapeID="_x0000_i1083" DrawAspect="Content" ObjectID="_1686630843" r:id="rId113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</w:p>
    <w:p w14:paraId="056241D5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258441B3" w14:textId="77777777" w:rsidR="00E62F77" w:rsidRPr="00161CA9" w:rsidRDefault="00E62F77" w:rsidP="00161CA9">
      <w:pPr>
        <w:spacing w:line="240" w:lineRule="auto"/>
        <w:ind w:left="1418"/>
        <w:rPr>
          <w:rFonts w:ascii="Chu Van An" w:eastAsia="Calibri" w:hAnsi="Chu Van An" w:cs="Chu Van An"/>
          <w:b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lastRenderedPageBreak/>
        <w:t xml:space="preserve">Ta có: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550" w:dyaOrig="345" w14:anchorId="1E4FE359">
          <v:shape id="_x0000_i1084" type="#_x0000_t75" style="width:128.25pt;height:17.25pt" o:ole="">
            <v:imagedata r:id="rId114" o:title=""/>
          </v:shape>
          <o:OLEObject Type="Embed" ProgID="Equation.DSMT4" ShapeID="_x0000_i1084" DrawAspect="Content" ObjectID="_1686630844" r:id="rId115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>.</w:t>
      </w:r>
    </w:p>
    <w:p w14:paraId="5DD94824" w14:textId="77777777" w:rsidR="00E62F77" w:rsidRPr="00161CA9" w:rsidRDefault="00E62F77" w:rsidP="00161CA9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ngũ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870" w:dyaOrig="270" w14:anchorId="79D19363">
          <v:shape id="_x0000_i1085" type="#_x0000_t75" style="width:43.5pt;height:13.5pt" o:ole="">
            <v:imagedata r:id="rId116" o:title=""/>
          </v:shape>
          <o:OLEObject Type="Embed" ProgID="Equation.DSMT4" ShapeID="_x0000_i1085" DrawAspect="Content" ObjectID="_1686630845" r:id="rId117"/>
        </w:object>
      </w:r>
      <w:r w:rsidRPr="00161CA9">
        <w:rPr>
          <w:rFonts w:ascii="Chu Van An" w:hAnsi="Chu Van An" w:cs="Chu Van An"/>
          <w:sz w:val="24"/>
          <w:szCs w:val="24"/>
        </w:rPr>
        <w:t>. Có bao nhiêu véctơ khác véctơ – không có điểm đầu và điểm cuối là đỉnh của ngũ giác đó?</w:t>
      </w:r>
    </w:p>
    <w:p w14:paraId="73B17E4B" w14:textId="72F995F8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0" w14:anchorId="781036CC">
          <v:shape id="_x0000_i1086" type="#_x0000_t75" style="width:9pt;height:13.5pt" o:ole="">
            <v:imagedata r:id="rId118" o:title=""/>
          </v:shape>
          <o:OLEObject Type="Embed" ProgID="Equation.DSMT4" ShapeID="_x0000_i1086" DrawAspect="Content" ObjectID="_1686630846" r:id="rId119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70" w:dyaOrig="270" w14:anchorId="21131770">
          <v:shape id="_x0000_i1087" type="#_x0000_t75" style="width:13.5pt;height:13.5pt" o:ole="">
            <v:imagedata r:id="rId120" o:title=""/>
          </v:shape>
          <o:OLEObject Type="Embed" ProgID="Equation.DSMT4" ShapeID="_x0000_i1087" DrawAspect="Content" ObjectID="_1686630847" r:id="rId12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330" w:dyaOrig="270" w14:anchorId="7476E9BE">
          <v:shape id="_x0000_i1088" type="#_x0000_t75" style="width:16.5pt;height:13.5pt" o:ole="">
            <v:imagedata r:id="rId122" o:title=""/>
          </v:shape>
          <o:OLEObject Type="Embed" ProgID="Equation.DSMT4" ShapeID="_x0000_i1088" DrawAspect="Content" ObjectID="_1686630848" r:id="rId123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70" w:dyaOrig="270" w14:anchorId="10F217DC">
          <v:shape id="_x0000_i1089" type="#_x0000_t75" style="width:13.5pt;height:13.5pt" o:ole="">
            <v:imagedata r:id="rId124" o:title=""/>
          </v:shape>
          <o:OLEObject Type="Embed" ProgID="Equation.DSMT4" ShapeID="_x0000_i1089" DrawAspect="Content" ObjectID="_1686630849" r:id="rId12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7B46EEB1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161CA9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B3FE86C" w14:textId="77777777" w:rsidR="00E62F77" w:rsidRPr="00161CA9" w:rsidRDefault="00E62F77" w:rsidP="00161CA9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position w:val="-10"/>
          <w:sz w:val="24"/>
          <w:szCs w:val="24"/>
        </w:rPr>
        <w:object w:dxaOrig="1650" w:dyaOrig="375" w14:anchorId="328A13E3">
          <v:shape id="_x0000_i1090" type="#_x0000_t75" style="width:83.25pt;height:18.75pt" o:ole="">
            <v:imagedata r:id="rId126" o:title=""/>
          </v:shape>
          <o:OLEObject Type="Embed" ProgID="Equation.DSMT4" ShapeID="_x0000_i1090" DrawAspect="Content" ObjectID="_1686630850" r:id="rId12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05" w:dyaOrig="375" w14:anchorId="7629B172">
          <v:shape id="_x0000_i1091" type="#_x0000_t75" style="width:80.25pt;height:18.75pt" o:ole="">
            <v:imagedata r:id="rId128" o:title=""/>
          </v:shape>
          <o:OLEObject Type="Embed" ProgID="Equation.DSMT4" ShapeID="_x0000_i1091" DrawAspect="Content" ObjectID="_1686630851" r:id="rId12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590" w:dyaOrig="375" w14:anchorId="38895548">
          <v:shape id="_x0000_i1092" type="#_x0000_t75" style="width:79.5pt;height:18.75pt" o:ole="">
            <v:imagedata r:id="rId130" o:title=""/>
          </v:shape>
          <o:OLEObject Type="Embed" ProgID="Equation.DSMT4" ShapeID="_x0000_i1092" DrawAspect="Content" ObjectID="_1686630852" r:id="rId13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65" w:dyaOrig="375" w14:anchorId="0799702B">
          <v:shape id="_x0000_i1093" type="#_x0000_t75" style="width:83.25pt;height:18.75pt" o:ole="">
            <v:imagedata r:id="rId132" o:title=""/>
          </v:shape>
          <o:OLEObject Type="Embed" ProgID="Equation.DSMT4" ShapeID="_x0000_i1093" DrawAspect="Content" ObjectID="_1686630853" r:id="rId13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05" w:dyaOrig="375" w14:anchorId="2470E043">
          <v:shape id="_x0000_i1094" type="#_x0000_t75" style="width:80.25pt;height:18.75pt" o:ole="">
            <v:imagedata r:id="rId134" o:title=""/>
          </v:shape>
          <o:OLEObject Type="Embed" ProgID="Equation.DSMT4" ShapeID="_x0000_i1094" DrawAspect="Content" ObjectID="_1686630854" r:id="rId13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0C532537" w14:textId="30BC0455" w:rsidR="00E62F77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C346D" w:rsidRPr="00161CA9" w14:paraId="70DD90B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57FE3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" w:name="c1q"/>
            <w:bookmarkEnd w:id="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Phát biểu nào sau đây là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đúng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51BFA306" w14:textId="73111782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2" w:name="c1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Hai véc-tơ không bằng nhau thì có độ dài không bằng nhau.</w:t>
            </w:r>
          </w:p>
          <w:p w14:paraId="3FDDF55F" w14:textId="198FEAFA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3" w:name="c1b"/>
            <w:bookmarkEnd w:id="2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Hiệu của hai véc-tơ có độ dài bằng nhau là véc-tơ – không.</w:t>
            </w:r>
          </w:p>
          <w:p w14:paraId="411B0F55" w14:textId="69780775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4" w:name="c1c"/>
            <w:bookmarkEnd w:id="3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Tổng của hai véc-tơ khác </w:t>
            </w:r>
            <w:r w:rsidR="00BC346D" w:rsidRPr="00161CA9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véc-tơ – không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là một vé-ctơ khác </w:t>
            </w:r>
            <w:r w:rsidR="00BC346D" w:rsidRPr="00161CA9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véc-tơ – không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6281734" w14:textId="211484E9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5" w:name="c1d"/>
            <w:bookmarkEnd w:id="4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Hai véc-tơ cùng phương với 1 véctơ </w:t>
            </w:r>
            <w:r w:rsidR="00BC346D" w:rsidRPr="00161CA9">
              <w:rPr>
                <w:rFonts w:ascii="Chu Van An" w:eastAsia="Times New Roman" w:hAnsi="Chu Van An" w:cs="Chu Van An"/>
                <w:noProof/>
                <w:position w:val="-18"/>
                <w:sz w:val="24"/>
                <w:szCs w:val="24"/>
              </w:rPr>
              <w:object w:dxaOrig="570" w:dyaOrig="450" w14:anchorId="560B5893">
                <v:shape id="_x0000_i2547" type="#_x0000_t75" style="width:28.5pt;height:22.5pt" o:ole="">
                  <v:imagedata r:id="rId136" o:title=""/>
                </v:shape>
                <o:OLEObject Type="Embed" ProgID="Equation.DSMT4" ShapeID="_x0000_i2547" DrawAspect="Content" ObjectID="_1686630855" r:id="rId137"/>
              </w:object>
            </w:r>
            <w:r w:rsidR="00BC346D" w:rsidRPr="00161CA9">
              <w:rPr>
                <w:rFonts w:ascii="Chu Van An" w:hAnsi="Chu Van An" w:cs="Chu Van An"/>
                <w:noProof/>
                <w:position w:val="-18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thì hai véc-tơ đó cùng phương với nhau.</w:t>
            </w:r>
          </w:p>
          <w:bookmarkEnd w:id="5"/>
          <w:p w14:paraId="0B0F123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3B7AA9" w14:textId="77777777" w:rsidR="00BC346D" w:rsidRPr="00161CA9" w:rsidRDefault="00BC346D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C346D" w:rsidRPr="00161CA9" w14:paraId="1117AAB5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04B45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" w:name="TestQ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" w:name="c2q"/>
            <w:bookmarkEnd w:id="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25" w14:anchorId="0C51E742">
                <v:shape id="_x0000_i2548" type="#_x0000_t75" style="width:12pt;height:11.25pt" o:ole="">
                  <v:imagedata r:id="rId138" o:title=""/>
                </v:shape>
                <o:OLEObject Type="Embed" ProgID="Equation.DSMT4" ShapeID="_x0000_i2548" DrawAspect="Content" ObjectID="_1686630856" r:id="rId1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25" w14:anchorId="3D217903">
                <v:shape id="_x0000_i2549" type="#_x0000_t75" style="width:11.25pt;height:11.25pt" o:ole="">
                  <v:imagedata r:id="rId140" o:title=""/>
                </v:shape>
                <o:OLEObject Type="Embed" ProgID="Equation.DSMT4" ShapeID="_x0000_i2549" DrawAspect="Content" ObjectID="_1686630857" r:id="rId1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là</w:t>
            </w:r>
            <w:bookmarkEnd w:id="6"/>
          </w:p>
          <w:p w14:paraId="72871F94" w14:textId="72D2CAF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" w:name="c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9" w:name="TestA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482C3E1B">
                <v:shape id="_x0000_i2550" type="#_x0000_t75" style="width:18.75pt;height:11.25pt" o:ole="">
                  <v:imagedata r:id="rId142" o:title=""/>
                </v:shape>
                <o:OLEObject Type="Embed" ProgID="Equation.DSMT4" ShapeID="_x0000_i2550" DrawAspect="Content" ObjectID="_1686630858" r:id="rId1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" w:name="c2b"/>
            <w:bookmarkEnd w:id="8"/>
            <w:bookmarkEnd w:id="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1" w:name="TestB"/>
            <w:r w:rsidRPr="00161CA9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435" w:dyaOrig="480" w14:anchorId="64577FBA">
                <v:shape id="_x0000_i2551" type="#_x0000_t75" style="width:21.75pt;height:24pt" o:ole="">
                  <v:imagedata r:id="rId144" o:title=""/>
                </v:shape>
                <o:OLEObject Type="Embed" ProgID="Equation.DSMT4" ShapeID="_x0000_i2551" DrawAspect="Content" ObjectID="_1686630859" r:id="rId1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" w:name="c2c"/>
            <w:bookmarkEnd w:id="10"/>
            <w:bookmarkEnd w:id="1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4D376F6" w14:textId="30C02DE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3" w:name="TestC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85" w14:anchorId="0BCBEE52">
                <v:shape id="_x0000_i2552" type="#_x0000_t75" style="width:18.75pt;height:14.25pt" o:ole="">
                  <v:imagedata r:id="rId146" o:title=""/>
                </v:shape>
                <o:OLEObject Type="Embed" ProgID="Equation.DSMT4" ShapeID="_x0000_i2552" DrawAspect="Content" ObjectID="_1686630860" r:id="rId1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" w:name="c2d"/>
            <w:bookmarkEnd w:id="12"/>
            <w:bookmarkEnd w:id="1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5" w:name="TestD"/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375" w:dyaOrig="285" w14:anchorId="29827AE9">
                <v:shape id="_x0000_i2553" type="#_x0000_t75" style="width:18.75pt;height:14.25pt" o:ole="">
                  <v:imagedata r:id="rId148" o:title=""/>
                </v:shape>
                <o:OLEObject Type="Embed" ProgID="Equation.DSMT4" ShapeID="_x0000_i2553" DrawAspect="Content" ObjectID="_1686630861" r:id="rId149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End w:id="15"/>
          </w:p>
          <w:bookmarkEnd w:id="14"/>
          <w:p w14:paraId="7F87A17E" w14:textId="7777777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4B4EB8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28470F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FCAEA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" w:name="c3q"/>
            <w:bookmarkEnd w:id="1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Mệnh đề nào sau đây đúng?</w:t>
            </w:r>
          </w:p>
          <w:p w14:paraId="1FC43E44" w14:textId="3572C2E0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7" w:name="c3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duy nhất một vectơ cùng phương với mọi vectơ.</w:t>
            </w:r>
          </w:p>
          <w:p w14:paraId="46958022" w14:textId="380E5023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8" w:name="c3b"/>
            <w:bookmarkEnd w:id="17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ít nhất hai vectơ có cùng phương với mọi vectơ.</w:t>
            </w:r>
          </w:p>
          <w:p w14:paraId="7061727D" w14:textId="141AC0EB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9" w:name="c3c"/>
            <w:bookmarkEnd w:id="18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vô số vectơ cùng phương với mọi vectơ.</w:t>
            </w:r>
          </w:p>
          <w:p w14:paraId="657212F4" w14:textId="33518EA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0" w:name="c3d"/>
            <w:bookmarkEnd w:id="19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Không có vectơ nào cùng phương với mọi vectơ.</w:t>
            </w:r>
          </w:p>
          <w:bookmarkEnd w:id="20"/>
          <w:p w14:paraId="644E0A0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E4BF1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A2301C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EE546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4q"/>
            <w:bookmarkEnd w:id="2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570" w:dyaOrig="270" w14:anchorId="0DB1FC30">
                <v:shape id="_x0000_i2554" type="#_x0000_t75" style="width:28.5pt;height:13.5pt" o:ole="">
                  <v:imagedata r:id="rId150" o:title=""/>
                </v:shape>
                <o:OLEObject Type="Embed" ProgID="Equation.DSMT4" ShapeID="_x0000_i2554" DrawAspect="Content" ObjectID="_1686630862" r:id="rId15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trọng tâm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70" w:dyaOrig="270" w14:anchorId="0024721E">
                <v:shape id="_x0000_i2555" type="#_x0000_t75" style="width:13.5pt;height:13.5pt" o:ole="">
                  <v:imagedata r:id="rId152" o:title=""/>
                </v:shape>
                <o:OLEObject Type="Embed" ProgID="Equation.DSMT4" ShapeID="_x0000_i2555" DrawAspect="Content" ObjectID="_1686630863" r:id="rId15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Kết luận nào sau đây đúng?</w:t>
            </w:r>
          </w:p>
          <w:p w14:paraId="2B28AE64" w14:textId="0E7BC021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515" w:dyaOrig="330" w14:anchorId="113A909D">
                <v:shape id="_x0000_i2556" type="#_x0000_t75" style="width:75.75pt;height:16.5pt" o:ole="">
                  <v:imagedata r:id="rId154" o:title=""/>
                </v:shape>
                <o:OLEObject Type="Embed" ProgID="Equation.DSMT4" ShapeID="_x0000_i2556" DrawAspect="Content" ObjectID="_1686630864" r:id="rId15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4b"/>
            <w:bookmarkEnd w:id="2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815" w:dyaOrig="330" w14:anchorId="0ECA94DB">
                <v:shape id="_x0000_i2557" type="#_x0000_t75" style="width:90.75pt;height:16.5pt" o:ole="">
                  <v:imagedata r:id="rId156" o:title=""/>
                </v:shape>
                <o:OLEObject Type="Embed" ProgID="Equation.DSMT4" ShapeID="_x0000_i2557" DrawAspect="Content" ObjectID="_1686630865" r:id="rId15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B6FAEF" w14:textId="321405A7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" w:name="c4c"/>
            <w:bookmarkEnd w:id="2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485" w:dyaOrig="330" w14:anchorId="0CBD51C9">
                <v:shape id="_x0000_i2558" type="#_x0000_t75" style="width:74.25pt;height:16.5pt" o:ole="">
                  <v:imagedata r:id="rId158" o:title=""/>
                </v:shape>
                <o:OLEObject Type="Embed" ProgID="Equation.DSMT4" ShapeID="_x0000_i2558" DrawAspect="Content" ObjectID="_1686630866" r:id="rId15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4d"/>
            <w:bookmarkEnd w:id="2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xác định đượ</w:t>
            </w:r>
            <w:r w:rsidR="00161CA9" w:rsidRPr="00161CA9">
              <w:rPr>
                <w:rFonts w:ascii="MS PMincho" w:eastAsia="MS PMincho" w:hAnsi="MS PMincho" w:cs="Chu Van An"/>
                <w:b/>
                <w:color w:val="000000" w:themeColor="text1"/>
                <w:sz w:val="24"/>
                <w:szCs w:val="24"/>
              </w:rPr>
              <w:t>c</w:t>
            </w:r>
          </w:p>
          <w:bookmarkEnd w:id="25"/>
          <w:p w14:paraId="50C57D0A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5AB6C8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1EA550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090BE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" w:name="c5q"/>
            <w:bookmarkEnd w:id="2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hai điểm phân biệt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225" w:dyaOrig="285" w14:anchorId="55F748D7">
                <v:shape id="_x0000_i2559" type="#_x0000_t75" style="width:11.25pt;height:14.25pt" o:ole="">
                  <v:imagedata r:id="rId160" o:title=""/>
                </v:shape>
                <o:OLEObject Type="Embed" ProgID="Equation.DSMT4" ShapeID="_x0000_i2559" DrawAspect="Content" ObjectID="_1686630867" r:id="rId16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225" w:dyaOrig="285" w14:anchorId="0AB254AE">
                <v:shape id="_x0000_i2560" type="#_x0000_t75" style="width:11.25pt;height:14.25pt" o:ole="">
                  <v:imagedata r:id="rId162" o:title=""/>
                </v:shape>
                <o:OLEObject Type="Embed" ProgID="Equation.DSMT4" ShapeID="_x0000_i2560" DrawAspect="Content" ObjectID="_1686630868" r:id="rId1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số vectơ khác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vectơ - không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thể xác định được từ 2 điểm trên là</w:t>
            </w:r>
          </w:p>
          <w:p w14:paraId="021BB056" w14:textId="353A17C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" w:name="c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76674477">
                <v:shape id="_x0000_i2561" type="#_x0000_t75" style="width:10.5pt;height:14.25pt" o:ole="">
                  <v:imagedata r:id="rId164" o:title=""/>
                </v:shape>
                <o:OLEObject Type="Embed" ProgID="Equation.DSMT4" ShapeID="_x0000_i2561" DrawAspect="Content" ObjectID="_1686630869" r:id="rId1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5b"/>
            <w:bookmarkEnd w:id="2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2BA7E57">
                <v:shape id="_x0000_i2562" type="#_x0000_t75" style="width:9pt;height:14.25pt" o:ole="">
                  <v:imagedata r:id="rId166" o:title=""/>
                </v:shape>
                <o:OLEObject Type="Embed" ProgID="Equation.DSMT4" ShapeID="_x0000_i2562" DrawAspect="Content" ObjectID="_1686630870" r:id="rId1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" w:name="c5c"/>
            <w:bookmarkEnd w:id="2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778DCC35">
                <v:shape id="_x0000_i2563" type="#_x0000_t75" style="width:10.5pt;height:14.25pt" o:ole="">
                  <v:imagedata r:id="rId168" o:title=""/>
                </v:shape>
                <o:OLEObject Type="Embed" ProgID="Equation.DSMT4" ShapeID="_x0000_i2563" DrawAspect="Content" ObjectID="_1686630871" r:id="rId1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" w:name="c5d"/>
            <w:bookmarkEnd w:id="2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0" w:dyaOrig="285" w14:anchorId="15E01028">
                <v:shape id="_x0000_i2564" type="#_x0000_t75" style="width:6pt;height:14.25pt" o:ole="">
                  <v:imagedata r:id="rId170" o:title=""/>
                </v:shape>
                <o:OLEObject Type="Embed" ProgID="Equation.DSMT4" ShapeID="_x0000_i2564" DrawAspect="Content" ObjectID="_1686630872" r:id="rId1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"/>
          <w:p w14:paraId="7B4884E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2015A0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E0C0B4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CD707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31" w:name="c6q"/>
            <w:bookmarkEnd w:id="3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6:</w: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585" w:dyaOrig="285" w14:anchorId="4FD88E98">
                <v:shape id="_x0000_i2565" type="#_x0000_t75" style="width:29.25pt;height:14.25pt" o:ole="">
                  <v:imagedata r:id="rId150" o:title=""/>
                </v:shape>
                <o:OLEObject Type="Embed" ProgID="Equation.DSMT4" ShapeID="_x0000_i2565" DrawAspect="Content" ObjectID="_1686630873" r:id="rId1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có thể xác định được bao nhiêu vectơ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855" w:dyaOrig="330" w14:anchorId="41E342AC">
                <v:shape id="_x0000_i2566" type="#_x0000_t75" style="width:42.75pt;height:16.5pt" o:ole="">
                  <v:imagedata r:id="rId173" o:title=""/>
                </v:shape>
                <o:OLEObject Type="Embed" ProgID="Equation.DSMT4" ShapeID="_x0000_i2566" DrawAspect="Content" ObjectID="_1686630874" r:id="rId1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75618862" w14:textId="6D504CE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32" w:name="c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180" w:dyaOrig="285" w14:anchorId="46819813">
                <v:shape id="_x0000_i2567" type="#_x0000_t75" style="width:9pt;height:14.25pt" o:ole="">
                  <v:imagedata r:id="rId175" o:title=""/>
                </v:shape>
                <o:OLEObject Type="Embed" ProgID="Equation.DSMT4" ShapeID="_x0000_i2567" DrawAspect="Content" ObjectID="_1686630875" r:id="rId1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3" w:name="c6b"/>
            <w:bookmarkEnd w:id="3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4"/>
                <w:sz w:val="24"/>
                <w:szCs w:val="24"/>
                <w:lang w:val="nl-NL"/>
              </w:rPr>
              <w:object w:dxaOrig="210" w:dyaOrig="285" w14:anchorId="74B3F7B3">
                <v:shape id="_x0000_i2568" type="#_x0000_t75" style="width:10.5pt;height:14.25pt" o:ole="">
                  <v:imagedata r:id="rId177" o:title=""/>
                </v:shape>
                <o:OLEObject Type="Embed" ProgID="Equation.DSMT4" ShapeID="_x0000_i2568" DrawAspect="Content" ObjectID="_1686630876" r:id="rId1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4" w:name="c6c"/>
            <w:bookmarkEnd w:id="3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nl-NL"/>
              </w:rPr>
              <w:object w:dxaOrig="180" w:dyaOrig="285" w14:anchorId="37329653">
                <v:shape id="_x0000_i2569" type="#_x0000_t75" style="width:9pt;height:14.25pt" o:ole="">
                  <v:imagedata r:id="rId179" o:title=""/>
                </v:shape>
                <o:OLEObject Type="Embed" ProgID="Equation.DSMT4" ShapeID="_x0000_i2569" DrawAspect="Content" ObjectID="_1686630877" r:id="rId1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5" w:name="c6d"/>
            <w:bookmarkEnd w:id="3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nl-NL"/>
              </w:rPr>
              <w:object w:dxaOrig="210" w:dyaOrig="285" w14:anchorId="2ABDB137">
                <v:shape id="_x0000_i2570" type="#_x0000_t75" style="width:10.5pt;height:14.25pt" o:ole="">
                  <v:imagedata r:id="rId181" o:title=""/>
                </v:shape>
                <o:OLEObject Type="Embed" ProgID="Equation.DSMT4" ShapeID="_x0000_i2570" DrawAspect="Content" ObjectID="_1686630878" r:id="rId1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35"/>
          <w:p w14:paraId="39BA060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86CA4F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1331CF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19365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" w:name="c7q"/>
            <w:bookmarkEnd w:id="3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vectơ khác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>vectơ - không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không cùng phương. Có bao nhiêu vectơ khác </w:t>
            </w:r>
            <w:r w:rsidRPr="00161CA9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6744B9C6" wp14:editId="5297DB49">
                  <wp:extent cx="123825" cy="228600"/>
                  <wp:effectExtent l="0" t="0" r="9525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cùng phương với cả hai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vectơ đó?</w:t>
            </w:r>
          </w:p>
          <w:p w14:paraId="3546DDD5" w14:textId="4D16613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" w:name="c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4A445443">
                <v:shape id="_x0000_i2571" type="#_x0000_t75" style="width:10.5pt;height:14.25pt" o:ole="">
                  <v:imagedata r:id="rId168" o:title=""/>
                </v:shape>
                <o:OLEObject Type="Embed" ProgID="Equation.DSMT4" ShapeID="_x0000_i2571" DrawAspect="Content" ObjectID="_1686630879" r:id="rId18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7b"/>
            <w:bookmarkEnd w:id="3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0" w:dyaOrig="285" w14:anchorId="3A615A8B">
                <v:shape id="_x0000_i2572" type="#_x0000_t75" style="width:6pt;height:14.25pt" o:ole="">
                  <v:imagedata r:id="rId170" o:title=""/>
                </v:shape>
                <o:OLEObject Type="Embed" ProgID="Equation.DSMT4" ShapeID="_x0000_i2572" DrawAspect="Content" ObjectID="_1686630880" r:id="rId1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9" w:name="c7c"/>
            <w:bookmarkEnd w:id="3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có.</w:t>
            </w:r>
            <w:bookmarkStart w:id="40" w:name="c7d"/>
            <w:bookmarkEnd w:id="3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vô số.</w:t>
            </w:r>
          </w:p>
          <w:bookmarkEnd w:id="40"/>
          <w:p w14:paraId="7AB904A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F35C92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5325BB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EBE87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1" w:name="c8q"/>
            <w:bookmarkEnd w:id="4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40" w14:anchorId="43DB55EC">
                <v:shape id="_x0000_i2573" type="#_x0000_t75" style="width:24.75pt;height:12pt" o:ole="">
                  <v:imagedata r:id="rId186" o:title=""/>
                </v:shape>
                <o:OLEObject Type="Embed" ProgID="Equation.DSMT4" ShapeID="_x0000_i2573" DrawAspect="Content" ObjectID="_1686630881" r:id="rId1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thể xác định được bao nhiêu vectơ khác vectơ không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855" w:dyaOrig="285" w14:anchorId="507C06E4">
                <v:shape id="_x0000_i2574" type="#_x0000_t75" style="width:42.75pt;height:14.25pt" o:ole="">
                  <v:imagedata r:id="rId188" o:title=""/>
                </v:shape>
                <o:OLEObject Type="Embed" ProgID="Equation.DSMT4" ShapeID="_x0000_i2574" DrawAspect="Content" ObjectID="_1686630882" r:id="rId189"/>
              </w:object>
            </w:r>
          </w:p>
          <w:p w14:paraId="754296F7" w14:textId="7B330309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2" w:name="c8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80" w:dyaOrig="270" w14:anchorId="41212F98">
                <v:shape id="_x0000_i2575" type="#_x0000_t75" style="width:9pt;height:13.5pt" o:ole="">
                  <v:imagedata r:id="rId190" o:title=""/>
                </v:shape>
                <o:OLEObject Type="Embed" ProgID="Equation.DSMT4" ShapeID="_x0000_i2575" DrawAspect="Content" ObjectID="_1686630883" r:id="rId1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43" w:name="c8b"/>
            <w:bookmarkEnd w:id="4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312BC119">
                <v:shape id="_x0000_i2576" type="#_x0000_t75" style="width:9pt;height:13.5pt" o:ole="">
                  <v:imagedata r:id="rId192" o:title=""/>
                </v:shape>
                <o:OLEObject Type="Embed" ProgID="Equation.DSMT4" ShapeID="_x0000_i2576" DrawAspect="Content" ObjectID="_1686630884" r:id="rId1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8c"/>
            <w:bookmarkEnd w:id="4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25" w14:anchorId="769B9E9E">
                <v:shape id="_x0000_i2577" type="#_x0000_t75" style="width:9pt;height:11.25pt" o:ole="">
                  <v:imagedata r:id="rId194" o:title=""/>
                </v:shape>
                <o:OLEObject Type="Embed" ProgID="Equation.DSMT4" ShapeID="_x0000_i2577" DrawAspect="Content" ObjectID="_1686630885" r:id="rId1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5" w:name="c8d"/>
            <w:bookmarkEnd w:id="4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4B20F8A0">
                <v:shape id="_x0000_i2578" type="#_x0000_t75" style="width:9pt;height:13.5pt" o:ole="">
                  <v:imagedata r:id="rId196" o:title=""/>
                </v:shape>
                <o:OLEObject Type="Embed" ProgID="Equation.DSMT4" ShapeID="_x0000_i2578" DrawAspect="Content" ObjectID="_1686630886" r:id="rId197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45"/>
          <w:p w14:paraId="16A66B3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6C9239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091F831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F642F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9q"/>
            <w:bookmarkEnd w:id="4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40" w14:anchorId="4AEEFB40">
                <v:shape id="_x0000_i2579" type="#_x0000_t75" style="width:31.5pt;height:12pt" o:ole="">
                  <v:imagedata r:id="rId198" o:title=""/>
                </v:shape>
                <o:OLEObject Type="Embed" ProgID="Equation.DSMT4" ShapeID="_x0000_i2579" DrawAspect="Content" ObjectID="_1686630887" r:id="rId1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vectơ khác vectơ không có điểm đầu và cuối là các đỉnh của tứ giác?</w:t>
            </w:r>
          </w:p>
          <w:p w14:paraId="5D74E23D" w14:textId="7E0B154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7" w:name="c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80" w:dyaOrig="225" w14:anchorId="4D299A05">
                <v:shape id="_x0000_i2580" type="#_x0000_t75" style="width:9pt;height:11.25pt" o:ole="">
                  <v:imagedata r:id="rId200" o:title=""/>
                </v:shape>
                <o:OLEObject Type="Embed" ProgID="Equation.DSMT4" ShapeID="_x0000_i2580" DrawAspect="Content" ObjectID="_1686630888" r:id="rId2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9b"/>
            <w:bookmarkEnd w:id="4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50068E81">
                <v:shape id="_x0000_i2581" type="#_x0000_t75" style="width:9pt;height:13.5pt" o:ole="">
                  <v:imagedata r:id="rId202" o:title=""/>
                </v:shape>
                <o:OLEObject Type="Embed" ProgID="Equation.DSMT4" ShapeID="_x0000_i2581" DrawAspect="Content" ObjectID="_1686630889" r:id="rId2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9" w:name="c9c"/>
            <w:bookmarkEnd w:id="4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695B8CA">
                <v:shape id="_x0000_i2582" type="#_x0000_t75" style="width:9pt;height:13.5pt" o:ole="">
                  <v:imagedata r:id="rId204" o:title=""/>
                </v:shape>
                <o:OLEObject Type="Embed" ProgID="Equation.DSMT4" ShapeID="_x0000_i2582" DrawAspect="Content" ObjectID="_1686630890" r:id="rId20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0" w:name="c9d"/>
            <w:bookmarkEnd w:id="4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270" w:dyaOrig="225" w14:anchorId="58DEF3A0">
                <v:shape id="_x0000_i2583" type="#_x0000_t75" style="width:13.5pt;height:11.25pt" o:ole="">
                  <v:imagedata r:id="rId206" o:title=""/>
                </v:shape>
                <o:OLEObject Type="Embed" ProgID="Equation.DSMT4" ShapeID="_x0000_i2583" DrawAspect="Content" ObjectID="_1686630891" r:id="rId207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50"/>
          <w:p w14:paraId="6818217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C7B962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F4B58E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F52D2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1" w:name="c10q"/>
            <w:bookmarkEnd w:id="5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trước véc-tơ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825" w:dyaOrig="330" w14:anchorId="7C351D95">
                <v:shape id="_x0000_i2584" type="#_x0000_t75" style="width:41.25pt;height:16.5pt" o:ole="">
                  <v:imagedata r:id="rId208" o:title=""/>
                </v:shape>
                <o:OLEObject Type="Embed" ProgID="Equation.DSMT4" ShapeID="_x0000_i2584" DrawAspect="Content" ObjectID="_1686630892" r:id="rId2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thì số véctơ cùng phương với véc-tơ đã cho là</w:t>
            </w:r>
          </w:p>
          <w:p w14:paraId="10D1F2B2" w14:textId="0B0A485B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52" w:name="c10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1CBCE2E1">
                <v:shape id="_x0000_i2585" type="#_x0000_t75" style="width:6.75pt;height:13.5pt" o:ole="">
                  <v:imagedata r:id="rId170" o:title=""/>
                </v:shape>
                <o:OLEObject Type="Embed" ProgID="Equation.DSMT4" ShapeID="_x0000_i2585" DrawAspect="Content" ObjectID="_1686630893" r:id="rId2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3" w:name="c10b"/>
            <w:bookmarkEnd w:id="5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15588E0F">
                <v:shape id="_x0000_i2586" type="#_x0000_t75" style="width:9.75pt;height:13.5pt" o:ole="">
                  <v:imagedata r:id="rId211" o:title=""/>
                </v:shape>
                <o:OLEObject Type="Embed" ProgID="Equation.DSMT4" ShapeID="_x0000_i2586" DrawAspect="Content" ObjectID="_1686630894" r:id="rId21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4" w:name="c10c"/>
            <w:bookmarkEnd w:id="5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014E9165">
                <v:shape id="_x0000_i2587" type="#_x0000_t75" style="width:9pt;height:13.5pt" o:ole="">
                  <v:imagedata r:id="rId213" o:title=""/>
                </v:shape>
                <o:OLEObject Type="Embed" ProgID="Equation.DSMT4" ShapeID="_x0000_i2587" DrawAspect="Content" ObjectID="_1686630895" r:id="rId2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5" w:name="c10d"/>
            <w:bookmarkEnd w:id="5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Vô số.</w:t>
            </w:r>
          </w:p>
          <w:bookmarkEnd w:id="55"/>
          <w:p w14:paraId="6158575D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1C71E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7CA3B4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9D8A08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56" w:name="c11q"/>
            <w:bookmarkEnd w:id="5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ba điểm </w:t>
            </w:r>
            <w:r w:rsidRPr="00161CA9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840" w:dyaOrig="300" w14:anchorId="3E2C8F28">
                <v:shape id="_x0000_i2588" type="#_x0000_t75" style="width:42pt;height:15pt" o:ole="">
                  <v:imagedata r:id="rId215" o:title=""/>
                </v:shape>
                <o:OLEObject Type="Embed" ProgID="Equation.DSMT4" ShapeID="_x0000_i2588" DrawAspect="Content" ObjectID="_1686630896" r:id="rId2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thẳng hàng, trong đó điểm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300" w:dyaOrig="300" w14:anchorId="4E7CC59A">
                <v:shape id="_x0000_i2589" type="#_x0000_t75" style="width:15pt;height:15pt" o:ole="">
                  <v:imagedata r:id="rId217" o:title=""/>
                </v:shape>
                <o:OLEObject Type="Embed" ProgID="Equation.DSMT4" ShapeID="_x0000_i2589" DrawAspect="Content" ObjectID="_1686630897" r:id="rId2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nằm giữa hai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300" w:dyaOrig="285" w14:anchorId="23B5829C">
                <v:shape id="_x0000_i2590" type="#_x0000_t75" style="width:15pt;height:14.25pt" o:ole="">
                  <v:imagedata r:id="rId219" o:title=""/>
                </v:shape>
                <o:OLEObject Type="Embed" ProgID="Equation.DSMT4" ShapeID="_x0000_i2590" DrawAspect="Content" ObjectID="_1686630898" r:id="rId2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225" w:dyaOrig="285" w14:anchorId="0560501A">
                <v:shape id="_x0000_i2591" type="#_x0000_t75" style="width:11.25pt;height:14.25pt" o:ole="">
                  <v:imagedata r:id="rId221" o:title=""/>
                </v:shape>
                <o:OLEObject Type="Embed" ProgID="Equation.DSMT4" ShapeID="_x0000_i2591" DrawAspect="Content" ObjectID="_1686630899" r:id="rId2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 Khi đó các cặp vectơ nào sau đây cùng hướng?</w:t>
            </w:r>
          </w:p>
          <w:p w14:paraId="1EC503B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6C4711D" wp14:editId="59342719">
                  <wp:extent cx="2038350" cy="36195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2D314C" w14:textId="051DBF96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7" w:name="c11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5AED961D">
                <v:shape id="_x0000_i2592" type="#_x0000_t75" style="width:24pt;height:18.75pt" o:ole="">
                  <v:imagedata r:id="rId224" o:title=""/>
                </v:shape>
                <o:OLEObject Type="Embed" ProgID="Equation.DSMT4" ShapeID="_x0000_i2592" DrawAspect="Content" ObjectID="_1686630900" r:id="rId225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67A4B7DD">
                <v:shape id="_x0000_i2593" type="#_x0000_t75" style="width:21.75pt;height:18.75pt" o:ole="">
                  <v:imagedata r:id="rId226" o:title=""/>
                </v:shape>
                <o:OLEObject Type="Embed" ProgID="Equation.DSMT4" ShapeID="_x0000_i2593" DrawAspect="Content" ObjectID="_1686630901" r:id="rId2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8" w:name="c11b"/>
            <w:bookmarkEnd w:id="5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352E979E">
                <v:shape id="_x0000_i2594" type="#_x0000_t75" style="width:24pt;height:18.75pt" o:ole="">
                  <v:imagedata r:id="rId224" o:title=""/>
                </v:shape>
                <o:OLEObject Type="Embed" ProgID="Equation.DSMT4" ShapeID="_x0000_i2594" DrawAspect="Content" ObjectID="_1686630902" r:id="rId228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435" w:dyaOrig="300" w14:anchorId="577B4550">
                <v:shape id="_x0000_i2595" type="#_x0000_t75" style="width:21.75pt;height:15pt" o:ole="">
                  <v:imagedata r:id="rId229" o:title=""/>
                </v:shape>
                <o:OLEObject Type="Embed" ProgID="Equation.DSMT4" ShapeID="_x0000_i2595" DrawAspect="Content" ObjectID="_1686630903" r:id="rId2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BC8D698" w14:textId="3CD17290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9" w:name="c11c"/>
            <w:bookmarkEnd w:id="5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435" w:dyaOrig="300" w14:anchorId="2F1F01C1">
                <v:shape id="_x0000_i2596" type="#_x0000_t75" style="width:21.75pt;height:15pt" o:ole="">
                  <v:imagedata r:id="rId229" o:title=""/>
                </v:shape>
                <o:OLEObject Type="Embed" ProgID="Equation.DSMT4" ShapeID="_x0000_i2596" DrawAspect="Content" ObjectID="_1686630904" r:id="rId231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53930DF9">
                <v:shape id="_x0000_i2597" type="#_x0000_t75" style="width:21.75pt;height:18.75pt" o:ole="">
                  <v:imagedata r:id="rId226" o:title=""/>
                </v:shape>
                <o:OLEObject Type="Embed" ProgID="Equation.DSMT4" ShapeID="_x0000_i2597" DrawAspect="Content" ObjectID="_1686630905" r:id="rId2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0" w:name="c11d"/>
            <w:bookmarkEnd w:id="5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4B8BE086">
                <v:shape id="_x0000_i2598" type="#_x0000_t75" style="width:24pt;height:18.75pt" o:ole="">
                  <v:imagedata r:id="rId233" o:title=""/>
                </v:shape>
                <o:OLEObject Type="Embed" ProgID="Equation.DSMT4" ShapeID="_x0000_i2598" DrawAspect="Content" ObjectID="_1686630906" r:id="rId234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50315111">
                <v:shape id="_x0000_i2599" type="#_x0000_t75" style="width:21.75pt;height:18.75pt" o:ole="">
                  <v:imagedata r:id="rId235" o:title=""/>
                </v:shape>
                <o:OLEObject Type="Embed" ProgID="Equation.DSMT4" ShapeID="_x0000_i2599" DrawAspect="Content" ObjectID="_1686630907" r:id="rId2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60"/>
          <w:p w14:paraId="12DD88F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DB6BFA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9AE176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50C40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noProof/>
                <w:sz w:val="24"/>
                <w:szCs w:val="24"/>
              </w:rPr>
            </w:pPr>
            <w:bookmarkStart w:id="61" w:name="TestQ_0"/>
            <w:r w:rsidRPr="00161CA9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Câu </w:t>
            </w:r>
            <w:bookmarkStart w:id="62" w:name="c12q"/>
            <w:bookmarkEnd w:id="62"/>
            <w:r w:rsidRPr="00161CA9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12: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0EFFD198">
                <v:shape id="_x0000_i2600" type="#_x0000_t75" style="width:27pt;height:15pt" o:ole="">
                  <v:imagedata r:id="rId237" o:title=""/>
                </v:shape>
                <o:OLEObject Type="Embed" ProgID="Equation.DSMT4" ShapeID="_x0000_i2600" DrawAspect="Content" ObjectID="_1686630908" r:id="rId238"/>
              </w:object>
            </w:r>
            <w:r w:rsidRPr="00161CA9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161CA9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600" w:dyaOrig="300" w14:anchorId="07187496">
                <v:shape id="_x0000_i2601" type="#_x0000_t75" style="width:30pt;height:15pt" o:ole="">
                  <v:imagedata r:id="rId239" o:title=""/>
                </v:shape>
                <o:OLEObject Type="Embed" ProgID="Equation.DSMT4" ShapeID="_x0000_i2601" DrawAspect="Content" ObjectID="_1686630909" r:id="rId240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của các cạnh </w:t>
            </w:r>
            <w:r w:rsidRPr="00161CA9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810" w:dyaOrig="300" w14:anchorId="503D5317">
                <v:shape id="_x0000_i2602" type="#_x0000_t75" style="width:40.5pt;height:15pt" o:ole="">
                  <v:imagedata r:id="rId241" o:title=""/>
                </v:shape>
                <o:OLEObject Type="Embed" ProgID="Equation.DSMT4" ShapeID="_x0000_i2602" DrawAspect="Content" ObjectID="_1686630910" r:id="rId242"/>
              </w:object>
            </w:r>
            <w:r w:rsidRPr="00161CA9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Hỏi cặp véctơ nào sau đây cùng hướng?</w:t>
            </w:r>
            <w:bookmarkEnd w:id="61"/>
          </w:p>
          <w:p w14:paraId="697CDA9E" w14:textId="515E402F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3" w:name="c1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bookmarkStart w:id="64" w:name="TestA_0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5BA986D3">
                <v:shape id="_x0000_i2603" type="#_x0000_t75" style="width:21.75pt;height:15pt" o:ole="">
                  <v:imagedata r:id="rId243" o:title=""/>
                </v:shape>
                <o:OLEObject Type="Embed" ProgID="Equation.DSMT4" ShapeID="_x0000_i2603" DrawAspect="Content" ObjectID="_1686630911" r:id="rId2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11A634F5">
                <v:shape id="_x0000_i2604" type="#_x0000_t75" style="width:21.75pt;height:15pt" o:ole="">
                  <v:imagedata r:id="rId245" o:title=""/>
                </v:shape>
                <o:OLEObject Type="Embed" ProgID="Equation.DSMT4" ShapeID="_x0000_i2604" DrawAspect="Content" ObjectID="_1686630912" r:id="rId2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5" w:name="c12b"/>
            <w:bookmarkEnd w:id="63"/>
            <w:bookmarkEnd w:id="6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66" w:name="TestB_0"/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80" w:dyaOrig="375" w14:anchorId="304A487D">
                <v:shape id="_x0000_i2605" type="#_x0000_t75" style="width:24pt;height:18.75pt" o:ole="">
                  <v:imagedata r:id="rId247" o:title=""/>
                </v:shape>
                <o:OLEObject Type="Embed" ProgID="Equation.DSMT4" ShapeID="_x0000_i2605" DrawAspect="Content" ObjectID="_1686630913" r:id="rId2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375" w:dyaOrig="375" w14:anchorId="2CCBA0B4">
                <v:shape id="_x0000_i2606" type="#_x0000_t75" style="width:18.75pt;height:18.75pt" o:ole="">
                  <v:imagedata r:id="rId249" o:title=""/>
                </v:shape>
                <o:OLEObject Type="Embed" ProgID="Equation.DSMT4" ShapeID="_x0000_i2606" DrawAspect="Content" ObjectID="_1686630914" r:id="rId250"/>
              </w:object>
            </w:r>
            <w:bookmarkEnd w:id="66"/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5DBC154" w14:textId="266AC643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7" w:name="c12c"/>
            <w:bookmarkEnd w:id="6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68" w:name="TestC_0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1AE0E333">
                <v:shape id="_x0000_i2607" type="#_x0000_t75" style="width:21.75pt;height:15pt" o:ole="">
                  <v:imagedata r:id="rId251" o:title=""/>
                </v:shape>
                <o:OLEObject Type="Embed" ProgID="Equation.DSMT4" ShapeID="_x0000_i2607" DrawAspect="Content" ObjectID="_1686630915" r:id="rId25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4078CBC8">
                <v:shape id="_x0000_i2608" type="#_x0000_t75" style="width:21.75pt;height:15pt" o:ole="">
                  <v:imagedata r:id="rId253" o:title=""/>
                </v:shape>
                <o:OLEObject Type="Embed" ProgID="Equation.DSMT4" ShapeID="_x0000_i2608" DrawAspect="Content" ObjectID="_1686630916" r:id="rId254"/>
              </w:object>
            </w:r>
            <w:bookmarkEnd w:id="68"/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9" w:name="c12d"/>
            <w:bookmarkEnd w:id="6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70" w:name="TestD_0"/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fr-FR"/>
              </w:rPr>
              <w:object w:dxaOrig="435" w:dyaOrig="375" w14:anchorId="752E9098">
                <v:shape id="_x0000_i2609" type="#_x0000_t75" style="width:21.75pt;height:18.75pt" o:ole="">
                  <v:imagedata r:id="rId255" o:title=""/>
                </v:shape>
                <o:OLEObject Type="Embed" ProgID="Equation.DSMT4" ShapeID="_x0000_i2609" DrawAspect="Content" ObjectID="_1686630917" r:id="rId256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và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fr-FR"/>
              </w:rPr>
              <w:object w:dxaOrig="375" w:dyaOrig="375" w14:anchorId="166E085D">
                <v:shape id="_x0000_i2610" type="#_x0000_t75" style="width:18.75pt;height:18.75pt" o:ole="">
                  <v:imagedata r:id="rId257" o:title=""/>
                </v:shape>
                <o:OLEObject Type="Embed" ProgID="Equation.DSMT4" ShapeID="_x0000_i2610" DrawAspect="Content" ObjectID="_1686630918" r:id="rId258"/>
              </w:object>
            </w:r>
            <w:bookmarkEnd w:id="70"/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.</w:t>
            </w:r>
          </w:p>
          <w:bookmarkEnd w:id="69"/>
          <w:p w14:paraId="0A949CD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52B31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C995C8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C5C42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1" w:name="c13q"/>
            <w:bookmarkEnd w:id="7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13: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30" w14:anchorId="1643960E">
                <v:shape id="_x0000_i2611" type="#_x0000_t75" style="width:42.75pt;height:16.5pt" o:ole="">
                  <v:imagedata r:id="rId259" o:title=""/>
                </v:shape>
                <o:OLEObject Type="Embed" ProgID="Equation.DSMT4" ShapeID="_x0000_i2611" DrawAspect="Content" ObjectID="_1686630919" r:id="rId26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không thẳng hàng. Có bao nhiêu véctơ khác vectơ – không,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40" w:dyaOrig="330" w14:anchorId="39E04864">
                <v:shape id="_x0000_i2612" type="#_x0000_t75" style="width:27pt;height:16.5pt" o:ole="">
                  <v:imagedata r:id="rId261" o:title=""/>
                </v:shape>
                <o:OLEObject Type="Embed" ProgID="Equation.DSMT4" ShapeID="_x0000_i2612" DrawAspect="Content" ObjectID="_1686630920" r:id="rId2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C45EBBB">
                <v:shape id="_x0000_i2613" type="#_x0000_t75" style="width:12pt;height:14.25pt" o:ole="">
                  <v:imagedata r:id="rId263" o:title=""/>
                </v:shape>
                <o:OLEObject Type="Embed" ProgID="Equation.DSMT4" ShapeID="_x0000_i2613" DrawAspect="Content" ObjectID="_1686630921" r:id="rId26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022FC8" w14:textId="2319400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bookmarkStart w:id="72" w:name="c13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171691B">
                <v:shape id="_x0000_i2614" type="#_x0000_t75" style="width:9pt;height:14.25pt" o:ole="">
                  <v:imagedata r:id="rId265" o:title=""/>
                </v:shape>
                <o:OLEObject Type="Embed" ProgID="Equation.DSMT4" ShapeID="_x0000_i2614" DrawAspect="Content" ObjectID="_1686630922" r:id="rId2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3b"/>
            <w:bookmarkEnd w:id="72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6DA1A89">
                <v:shape id="_x0000_i2615" type="#_x0000_t75" style="width:9pt;height:14.25pt" o:ole="">
                  <v:imagedata r:id="rId267" o:title=""/>
                </v:shape>
                <o:OLEObject Type="Embed" ProgID="Equation.DSMT4" ShapeID="_x0000_i2615" DrawAspect="Content" ObjectID="_1686630923" r:id="rId2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4" w:name="c13c"/>
            <w:bookmarkEnd w:id="73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838B88E">
                <v:shape id="_x0000_i2616" type="#_x0000_t75" style="width:9.75pt;height:14.25pt" o:ole="">
                  <v:imagedata r:id="rId269" o:title=""/>
                </v:shape>
                <o:OLEObject Type="Embed" ProgID="Equation.DSMT4" ShapeID="_x0000_i2616" DrawAspect="Content" ObjectID="_1686630924" r:id="rId2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3d"/>
            <w:bookmarkEnd w:id="74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30D2808">
                <v:shape id="_x0000_i2617" type="#_x0000_t75" style="width:9pt;height:14.25pt" o:ole="">
                  <v:imagedata r:id="rId271" o:title=""/>
                </v:shape>
                <o:OLEObject Type="Embed" ProgID="Equation.DSMT4" ShapeID="_x0000_i2617" DrawAspect="Content" ObjectID="_1686630925" r:id="rId2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5"/>
          <w:p w14:paraId="0AEFE6E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7AA85A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366579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7EE2E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6" w:name="c14q"/>
            <w:bookmarkEnd w:id="7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14: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ngũ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70" w:dyaOrig="270" w14:anchorId="1AC58BE8">
                <v:shape id="_x0000_i2618" type="#_x0000_t75" style="width:43.5pt;height:13.5pt" o:ole="">
                  <v:imagedata r:id="rId116" o:title=""/>
                </v:shape>
                <o:OLEObject Type="Embed" ProgID="Equation.DSMT4" ShapeID="_x0000_i2618" DrawAspect="Content" ObjectID="_1686630926" r:id="rId2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véctơ khác véctơ – không có điểm đầu và điểm cuối là đỉnh của ngũ giác đó?</w:t>
            </w:r>
          </w:p>
          <w:p w14:paraId="68D4C077" w14:textId="4C7BFFA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7" w:name="c1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7950452">
                <v:shape id="_x0000_i2619" type="#_x0000_t75" style="width:9pt;height:13.5pt" o:ole="">
                  <v:imagedata r:id="rId118" o:title=""/>
                </v:shape>
                <o:OLEObject Type="Embed" ProgID="Equation.DSMT4" ShapeID="_x0000_i2619" DrawAspect="Content" ObjectID="_1686630927" r:id="rId2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8" w:name="c14b"/>
            <w:bookmarkEnd w:id="77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1AD38ABE">
                <v:shape id="_x0000_i2620" type="#_x0000_t75" style="width:13.5pt;height:13.5pt" o:ole="">
                  <v:imagedata r:id="rId120" o:title=""/>
                </v:shape>
                <o:OLEObject Type="Embed" ProgID="Equation.DSMT4" ShapeID="_x0000_i2620" DrawAspect="Content" ObjectID="_1686630928" r:id="rId2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9" w:name="c14c"/>
            <w:bookmarkEnd w:id="78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70" w14:anchorId="407E6368">
                <v:shape id="_x0000_i2621" type="#_x0000_t75" style="width:16.5pt;height:13.5pt" o:ole="">
                  <v:imagedata r:id="rId122" o:title=""/>
                </v:shape>
                <o:OLEObject Type="Embed" ProgID="Equation.DSMT4" ShapeID="_x0000_i2621" DrawAspect="Content" ObjectID="_1686630929" r:id="rId2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0" w:name="c14d"/>
            <w:bookmarkEnd w:id="79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4BB85217">
                <v:shape id="_x0000_i2622" type="#_x0000_t75" style="width:13.5pt;height:13.5pt" o:ole="">
                  <v:imagedata r:id="rId124" o:title=""/>
                </v:shape>
                <o:OLEObject Type="Embed" ProgID="Equation.DSMT4" ShapeID="_x0000_i2622" DrawAspect="Content" ObjectID="_1686630930" r:id="rId2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0"/>
          <w:p w14:paraId="44E886A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834E7A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5DDEED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3A26D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1" w:name="c15q"/>
            <w:bookmarkEnd w:id="8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15: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thang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19" w:dyaOrig="320" w14:anchorId="793216DE">
                <v:shape id="_x0000_i2623" type="#_x0000_t75" style="width:150.75pt;height:15.75pt" o:ole="">
                  <v:imagedata r:id="rId278" o:title=""/>
                </v:shape>
                <o:OLEObject Type="Embed" ProgID="Equation.DSMT4" ShapeID="_x0000_i2623" DrawAspect="Content" ObjectID="_1686630931" r:id="rId2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20" w:dyaOrig="260" w14:anchorId="11A42CAD">
                <v:shape id="_x0000_i2624" type="#_x0000_t75" style="width:15.75pt;height:12.75pt" o:ole="">
                  <v:imagedata r:id="rId280" o:title=""/>
                </v:shape>
                <o:OLEObject Type="Embed" ProgID="Equation.DSMT4" ShapeID="_x0000_i2624" DrawAspect="Content" ObjectID="_1686630932" r:id="rId2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0" w:dyaOrig="260" w14:anchorId="62529D39">
                <v:shape id="_x0000_i2625" type="#_x0000_t75" style="width:20.25pt;height:12.75pt" o:ole="">
                  <v:imagedata r:id="rId282" o:title=""/>
                </v:shape>
                <o:OLEObject Type="Embed" ProgID="Equation.DSMT4" ShapeID="_x0000_i2625" DrawAspect="Content" ObjectID="_1686630933" r:id="rId2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bao nhiêu vec tơ khác vec tơ – không cùng phương với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20" w14:anchorId="16666C46">
                <v:shape id="_x0000_i2626" type="#_x0000_t75" style="width:24pt;height:15.75pt" o:ole="">
                  <v:imagedata r:id="rId284" o:title=""/>
                </v:shape>
                <o:OLEObject Type="Embed" ProgID="Equation.DSMT4" ShapeID="_x0000_i2626" DrawAspect="Content" ObjectID="_1686630934" r:id="rId2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9F03BB4" w14:textId="612D93D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2" w:name="c1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25487BA">
                <v:shape id="_x0000_i2627" type="#_x0000_t75" style="width:9.75pt;height:12.75pt" o:ole="">
                  <v:imagedata r:id="rId286" o:title=""/>
                </v:shape>
                <o:OLEObject Type="Embed" ProgID="Equation.DSMT4" ShapeID="_x0000_i2627" DrawAspect="Content" ObjectID="_1686630935" r:id="rId2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3" w:name="c15b"/>
            <w:bookmarkEnd w:id="82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FE7E3A8">
                <v:shape id="_x0000_i2628" type="#_x0000_t75" style="width:9pt;height:13.5pt" o:ole="">
                  <v:imagedata r:id="rId288" o:title=""/>
                </v:shape>
                <o:OLEObject Type="Embed" ProgID="Equation.DSMT4" ShapeID="_x0000_i2628" DrawAspect="Content" ObjectID="_1686630936" r:id="rId2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4" w:name="c15c"/>
            <w:bookmarkEnd w:id="83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E156BE3">
                <v:shape id="_x0000_i2629" type="#_x0000_t75" style="width:9.75pt;height:14.25pt" o:ole="">
                  <v:imagedata r:id="rId290" o:title=""/>
                </v:shape>
                <o:OLEObject Type="Embed" ProgID="Equation.DSMT4" ShapeID="_x0000_i2629" DrawAspect="Content" ObjectID="_1686630937" r:id="rId2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5" w:name="c15d"/>
            <w:bookmarkEnd w:id="84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6D8C4B9">
                <v:shape id="_x0000_i2630" type="#_x0000_t75" style="width:9.75pt;height:14.25pt" o:ole="">
                  <v:imagedata r:id="rId292" o:title=""/>
                </v:shape>
                <o:OLEObject Type="Embed" ProgID="Equation.DSMT4" ShapeID="_x0000_i2630" DrawAspect="Content" ObjectID="_1686630938" r:id="rId2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5"/>
          <w:p w14:paraId="002F3413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DED5B8D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1CFADA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2176D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6" w:name="c16q"/>
            <w:bookmarkEnd w:id="8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04FFBE5C">
                <v:shape id="_x0000_i2631" type="#_x0000_t75" style="width:12pt;height:12pt" o:ole="">
                  <v:imagedata r:id="rId294" o:title=""/>
                </v:shape>
                <o:OLEObject Type="Embed" ProgID="Equation.DSMT4" ShapeID="_x0000_i2631" DrawAspect="Content" ObjectID="_1686630939" r:id="rId2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62367808">
                <v:shape id="_x0000_i2632" type="#_x0000_t75" style="width:12pt;height:12pt" o:ole="">
                  <v:imagedata r:id="rId296" o:title=""/>
                </v:shape>
                <o:OLEObject Type="Embed" ProgID="Equation.DSMT4" ShapeID="_x0000_i2632" DrawAspect="Content" ObjectID="_1686630940" r:id="rId2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55" w14:anchorId="5EA7B5FA">
                <v:shape id="_x0000_i2633" type="#_x0000_t75" style="width:12pt;height:12.75pt" o:ole="">
                  <v:imagedata r:id="rId298" o:title=""/>
                </v:shape>
                <o:OLEObject Type="Embed" ProgID="Equation.DSMT4" ShapeID="_x0000_i2633" DrawAspect="Content" ObjectID="_1686630941" r:id="rId2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phân biệt. Có thể xác định bao nhiêu vectơ mà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62FD2750">
                <v:shape id="_x0000_i2634" type="#_x0000_t75" style="width:12pt;height:12pt" o:ole="">
                  <v:imagedata r:id="rId294" o:title=""/>
                </v:shape>
                <o:OLEObject Type="Embed" ProgID="Equation.DSMT4" ShapeID="_x0000_i2634" DrawAspect="Content" ObjectID="_1686630942" r:id="rId3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24DA0CB1">
                <v:shape id="_x0000_i2635" type="#_x0000_t75" style="width:12pt;height:12pt" o:ole="">
                  <v:imagedata r:id="rId296" o:title=""/>
                </v:shape>
                <o:OLEObject Type="Embed" ProgID="Equation.DSMT4" ShapeID="_x0000_i2635" DrawAspect="Content" ObjectID="_1686630943" r:id="rId3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55" w14:anchorId="5C25B9F7">
                <v:shape id="_x0000_i2636" type="#_x0000_t75" style="width:12pt;height:12.75pt" o:ole="">
                  <v:imagedata r:id="rId298" o:title=""/>
                </v:shape>
                <o:OLEObject Type="Embed" ProgID="Equation.DSMT4" ShapeID="_x0000_i2636" DrawAspect="Content" ObjectID="_1686630944" r:id="rId3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4D8044B" w14:textId="0C0619F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7" w:name="c1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80" w:dyaOrig="255" w14:anchorId="2E5C2680">
                <v:shape id="_x0000_i2637" type="#_x0000_t75" style="width:9pt;height:12.75pt" o:ole="">
                  <v:imagedata r:id="rId303" o:title=""/>
                </v:shape>
                <o:OLEObject Type="Embed" ProgID="Equation.DSMT4" ShapeID="_x0000_i2637" DrawAspect="Content" ObjectID="_1686630945" r:id="rId304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88" w:name="c16b"/>
            <w:bookmarkEnd w:id="8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80" w:dyaOrig="255" w14:anchorId="203DDA50">
                <v:shape id="_x0000_i2638" type="#_x0000_t75" style="width:9pt;height:12.75pt" o:ole="">
                  <v:imagedata r:id="rId305" o:title=""/>
                </v:shape>
                <o:OLEObject Type="Embed" ProgID="Equation.DSMT4" ShapeID="_x0000_i2638" DrawAspect="Content" ObjectID="_1686630946" r:id="rId30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9" w:name="c16c"/>
            <w:bookmarkEnd w:id="8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7FECF26B">
                <v:shape id="_x0000_i2639" type="#_x0000_t75" style="width:9pt;height:14.25pt" o:ole="">
                  <v:imagedata r:id="rId307" o:title=""/>
                </v:shape>
                <o:OLEObject Type="Embed" ProgID="Equation.DSMT4" ShapeID="_x0000_i2639" DrawAspect="Content" ObjectID="_1686630947" r:id="rId308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90" w:name="s2"/>
            <w:bookmarkStart w:id="91" w:name="c16d"/>
            <w:bookmarkEnd w:id="89"/>
            <w:bookmarkEnd w:id="9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401CFE63">
                <v:shape id="_x0000_i2640" type="#_x0000_t75" style="width:9pt;height:14.25pt" o:ole="">
                  <v:imagedata r:id="rId309" o:title=""/>
                </v:shape>
                <o:OLEObject Type="Embed" ProgID="Equation.DSMT4" ShapeID="_x0000_i2640" DrawAspect="Content" ObjectID="_1686630948" r:id="rId31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1"/>
          <w:p w14:paraId="7E299F5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DD1B9C0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FA91E05" w14:textId="34CECD70" w:rsidR="00EC5D1C" w:rsidRPr="00161CA9" w:rsidRDefault="001A32EA" w:rsidP="00161CA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lastRenderedPageBreak/>
        <w:t xml:space="preserve"> </w:t>
      </w:r>
      <w:r w:rsidR="00115773" w:rsidRPr="00161CA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51F1347F">
                <wp:extent cx="6547104" cy="1590676"/>
                <wp:effectExtent l="0" t="1905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6"/>
                          <a:chOff x="0" y="0"/>
                          <a:chExt cx="6547104" cy="154561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96"/>
                            <a:ext cx="6547104" cy="12846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63816FF" w14:textId="77777777" w:rsidR="00E62F77" w:rsidRPr="00E62F77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</w:pPr>
                              <w:r w:rsidRPr="00E62F7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>Quan sát và đếm số lượng vectơ. Chú ý các khái niệm về vectơ cùng phương,  cùng hướng.</w:t>
                              </w:r>
                            </w:p>
                            <w:p w14:paraId="50D70B41" w14:textId="77777777" w:rsidR="00E62F77" w:rsidRPr="002446EF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after="0" w:line="276" w:lineRule="auto"/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đgl cùng phương nếu giá của chúng song song hoặc trùng nhau.</w:t>
                              </w:r>
                            </w:p>
                            <w:p w14:paraId="64D7958D" w14:textId="77777777" w:rsidR="00E62F77" w:rsidRPr="008B0C9B" w:rsidRDefault="00E62F77" w:rsidP="00E62F77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</w:rPr>
                              </w:pPr>
                              <w:r w:rsidRPr="008B0C9B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cùng phương thì có thể cùng hướng hoặc ngược hướng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5BB042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cùng phương, cùng hướng</w:t>
                                        </w:r>
                                      </w:p>
                                      <w:p w14:paraId="0771A02C" w14:textId="5985C784" w:rsidR="00E62F77" w:rsidRPr="00697065" w:rsidRDefault="00E62F7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8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">
                <v:shape id="Rectangle: Diagonal Corners Rounded 1" o:spid="_x0000_s1129" style="position:absolute;top:2609;width:65471;height:128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64;6547104,1272451;6532329,1284616;112179,1284616;0,1192252;0,12165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63816FF" w14:textId="77777777" w:rsidR="00E62F77" w:rsidRPr="00E62F77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</w:rPr>
                        </w:pPr>
                        <w:r w:rsidRPr="00E62F77">
                          <w:rPr>
                            <w:rFonts w:ascii="Chu Van An" w:hAnsi="Chu Van An" w:cs="Chu Van An"/>
                            <w:color w:val="000000" w:themeColor="text1"/>
                          </w:rPr>
                          <w:t>Quan sát và đếm số lượng vectơ. Chú ý các khái niệm về vectơ cùng phương,  cùng hướng.</w:t>
                        </w:r>
                      </w:p>
                      <w:p w14:paraId="50D70B41" w14:textId="77777777" w:rsidR="00E62F77" w:rsidRPr="002446EF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after="0" w:line="276" w:lineRule="auto"/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</w:pPr>
                        <w:r w:rsidRPr="002446EF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đgl cùng phương nếu giá của chúng song song hoặc trùng nhau.</w:t>
                        </w:r>
                      </w:p>
                      <w:p w14:paraId="64D7958D" w14:textId="77777777" w:rsidR="00E62F77" w:rsidRPr="008B0C9B" w:rsidRDefault="00E62F77" w:rsidP="00E62F77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spacing w:line="256" w:lineRule="auto"/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</w:rPr>
                        </w:pPr>
                        <w:r w:rsidRPr="008B0C9B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cùng phương thì có thể cùng hướng hoặc ngược hướng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3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64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3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5BB042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cùng phương, cùng hướng</w:t>
                                  </w:r>
                                </w:p>
                                <w:p w14:paraId="0771A02C" w14:textId="5985C784" w:rsidR="00E62F77" w:rsidRPr="00697065" w:rsidRDefault="00E62F7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695434E" w14:textId="77777777" w:rsidR="006E6CDF" w:rsidRPr="00161CA9" w:rsidRDefault="006E6CDF" w:rsidP="00161CA9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161CA9">
        <w:rPr>
          <w:rFonts w:ascii="Chu Van An" w:hAnsi="Chu Van An" w:cs="Chu Van An"/>
          <w:sz w:val="24"/>
          <w:szCs w:val="24"/>
          <w:lang w:val="pt-BR"/>
        </w:rPr>
        <w:t>Hai</w:t>
      </w:r>
      <w:r w:rsidRPr="00161CA9">
        <w:rPr>
          <w:rFonts w:ascii="Chu Van An" w:hAnsi="Chu Van An" w:cs="Chu Van An"/>
          <w:sz w:val="24"/>
          <w:szCs w:val="24"/>
        </w:rPr>
        <w:t xml:space="preserve"> vectơ có cùng độ dài và ngược hướng gọi là:</w:t>
      </w:r>
    </w:p>
    <w:p w14:paraId="2743BCC3" w14:textId="016296F1" w:rsidR="006E6CDF" w:rsidRPr="00161CA9" w:rsidRDefault="006E6CDF" w:rsidP="00161CA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sz w:val="24"/>
          <w:szCs w:val="24"/>
        </w:rPr>
        <w:t>Hai vectơ cùng hướng</w: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sz w:val="24"/>
          <w:szCs w:val="24"/>
        </w:rPr>
        <w:t>Hai vectơ cùng phương</w: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CAD4BDF" w14:textId="09145B85" w:rsidR="006E6CDF" w:rsidRPr="00161CA9" w:rsidRDefault="00BC346D" w:rsidP="00161CA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color w:val="000000"/>
          <w:sz w:val="24"/>
          <w:szCs w:val="24"/>
        </w:rPr>
        <w:t>Hai vectơ đối nhau</w:t>
      </w:r>
      <w:r w:rsidR="006E6CDF" w:rsidRPr="00161CA9">
        <w:rPr>
          <w:rFonts w:ascii="Chu Van An" w:hAnsi="Chu Van An" w:cs="Chu Van An"/>
          <w:sz w:val="24"/>
          <w:szCs w:val="24"/>
        </w:rPr>
        <w:t>.</w:t>
      </w:r>
      <w:r w:rsidR="006E6CDF"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161CA9">
        <w:rPr>
          <w:rFonts w:ascii="Chu Van An" w:hAnsi="Chu Van An" w:cs="Chu Van An"/>
          <w:color w:val="000000"/>
          <w:sz w:val="24"/>
          <w:szCs w:val="24"/>
        </w:rPr>
        <w:t>Hai vectơ bằng nhau</w:t>
      </w:r>
      <w:r w:rsidR="006E6CDF" w:rsidRPr="00161CA9">
        <w:rPr>
          <w:rFonts w:ascii="Chu Van An" w:hAnsi="Chu Van An" w:cs="Chu Van An"/>
          <w:sz w:val="24"/>
          <w:szCs w:val="24"/>
        </w:rPr>
        <w:t>.</w:t>
      </w:r>
    </w:p>
    <w:p w14:paraId="4F448B58" w14:textId="77777777" w:rsidR="006E6CDF" w:rsidRPr="00161CA9" w:rsidRDefault="006E6CDF" w:rsidP="00161CA9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A28703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Theo định nghĩa hai vectơ đối nhau.</w:t>
      </w:r>
    </w:p>
    <w:p w14:paraId="5D2241F9" w14:textId="77777777" w:rsidR="006E6CDF" w:rsidRPr="00161CA9" w:rsidRDefault="006E6CDF" w:rsidP="00161CA9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ba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5" w:dyaOrig="315" w14:anchorId="1313676C">
          <v:shape id="_x0000_i1235" type="#_x0000_t75" style="width:42.75pt;height:15.75pt" o:ole="">
            <v:imagedata r:id="rId311" o:title=""/>
          </v:shape>
          <o:OLEObject Type="Embed" ProgID="Equation.DSMT4" ShapeID="_x0000_i1235" DrawAspect="Content" ObjectID="_1686630949" r:id="rId31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thẳng hàng, trong đó điểm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85" w:dyaOrig="285" w14:anchorId="6A7350C8">
          <v:shape id="_x0000_i1236" type="#_x0000_t75" style="width:14.25pt;height:14.25pt" o:ole="">
            <v:imagedata r:id="rId313" o:title=""/>
          </v:shape>
          <o:OLEObject Type="Embed" ProgID="Equation.DSMT4" ShapeID="_x0000_i1236" DrawAspect="Content" ObjectID="_1686630950" r:id="rId31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nằm giữa hai điểm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15" w:dyaOrig="255" w14:anchorId="64EEEB7C">
          <v:shape id="_x0000_i1237" type="#_x0000_t75" style="width:15.75pt;height:12.75pt" o:ole="">
            <v:imagedata r:id="rId315" o:title=""/>
          </v:shape>
          <o:OLEObject Type="Embed" ProgID="Equation.DSMT4" ShapeID="_x0000_i1237" DrawAspect="Content" ObjectID="_1686630951" r:id="rId31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40" w:dyaOrig="255" w14:anchorId="3CCCE44A">
          <v:shape id="_x0000_i1238" type="#_x0000_t75" style="width:12pt;height:12.75pt" o:ole="">
            <v:imagedata r:id="rId317" o:title=""/>
          </v:shape>
          <o:OLEObject Type="Embed" ProgID="Equation.DSMT4" ShapeID="_x0000_i1238" DrawAspect="Content" ObjectID="_1686630952" r:id="rId318"/>
        </w:object>
      </w:r>
      <w:r w:rsidRPr="00161CA9">
        <w:rPr>
          <w:rFonts w:ascii="Chu Van An" w:hAnsi="Chu Van An" w:cs="Chu Van An"/>
          <w:sz w:val="24"/>
          <w:szCs w:val="24"/>
        </w:rPr>
        <w:t>. Khi đó các cặp vectơ nào sau đây cùng hướng?</w:t>
      </w:r>
    </w:p>
    <w:p w14:paraId="0649DD07" w14:textId="5DDC2D79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1B5EC879">
          <v:shape id="_x0000_i1239" type="#_x0000_t75" style="width:21.75pt;height:15.75pt" o:ole="">
            <v:imagedata r:id="rId319" o:title=""/>
          </v:shape>
          <o:OLEObject Type="Embed" ProgID="Equation.DSMT4" ShapeID="_x0000_i1239" DrawAspect="Content" ObjectID="_1686630953" r:id="rId32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1E3D786A">
          <v:shape id="_x0000_i1240" type="#_x0000_t75" style="width:21pt;height:17.25pt" o:ole="">
            <v:imagedata r:id="rId321" o:title=""/>
          </v:shape>
          <o:OLEObject Type="Embed" ProgID="Equation.DSMT4" ShapeID="_x0000_i1240" DrawAspect="Content" ObjectID="_1686630954" r:id="rId322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374145A9">
          <v:shape id="_x0000_i1241" type="#_x0000_t75" style="width:23.25pt;height:17.25pt" o:ole="">
            <v:imagedata r:id="rId323" o:title=""/>
          </v:shape>
          <o:OLEObject Type="Embed" ProgID="Equation.DSMT4" ShapeID="_x0000_i1241" DrawAspect="Content" ObjectID="_1686630955" r:id="rId32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5E1A455A">
          <v:shape id="_x0000_i1242" type="#_x0000_t75" style="width:21pt;height:17.25pt" o:ole="">
            <v:imagedata r:id="rId325" o:title=""/>
          </v:shape>
          <o:OLEObject Type="Embed" ProgID="Equation.DSMT4" ShapeID="_x0000_i1242" DrawAspect="Content" ObjectID="_1686630956" r:id="rId32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80" w:dyaOrig="345" w14:anchorId="30E3692F">
          <v:shape id="_x0000_i1243" type="#_x0000_t75" style="width:23.25pt;height:17.25pt" o:ole="">
            <v:imagedata r:id="rId327" o:title=""/>
          </v:shape>
          <o:OLEObject Type="Embed" ProgID="Equation.DSMT4" ShapeID="_x0000_i1243" DrawAspect="Content" ObjectID="_1686630957" r:id="rId32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1F470199">
          <v:shape id="_x0000_i1244" type="#_x0000_t75" style="width:20.25pt;height:17.25pt" o:ole="">
            <v:imagedata r:id="rId329" o:title=""/>
          </v:shape>
          <o:OLEObject Type="Embed" ProgID="Equation.DSMT4" ShapeID="_x0000_i1244" DrawAspect="Content" ObjectID="_1686630958" r:id="rId33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0215160A">
          <v:shape id="_x0000_i1245" type="#_x0000_t75" style="width:23.25pt;height:17.25pt" o:ole="">
            <v:imagedata r:id="rId331" o:title=""/>
          </v:shape>
          <o:OLEObject Type="Embed" ProgID="Equation.DSMT4" ShapeID="_x0000_i1245" DrawAspect="Content" ObjectID="_1686630959" r:id="rId33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7DFB2DBC">
          <v:shape id="_x0000_i1246" type="#_x0000_t75" style="width:21.75pt;height:15.75pt" o:ole="">
            <v:imagedata r:id="rId333" o:title=""/>
          </v:shape>
          <o:OLEObject Type="Embed" ProgID="Equation.DSMT4" ShapeID="_x0000_i1246" DrawAspect="Content" ObjectID="_1686630960" r:id="rId33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AB11AC7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5D17D6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A7F328B" wp14:editId="1CC2C049">
            <wp:extent cx="3172570" cy="35191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685" cy="35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85AE3" w14:textId="77777777" w:rsidR="006E6CDF" w:rsidRPr="00161CA9" w:rsidRDefault="006E6CDF" w:rsidP="00161CA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Cặp vectơ cùng hướng là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281676AB">
          <v:shape id="_x0000_i1247" type="#_x0000_t75" style="width:23.25pt;height:17.25pt" o:ole="">
            <v:imagedata r:id="rId331" o:title=""/>
          </v:shape>
          <o:OLEObject Type="Embed" ProgID="Equation.DSMT4" ShapeID="_x0000_i1247" DrawAspect="Content" ObjectID="_1686630961" r:id="rId33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00D341C9">
          <v:shape id="_x0000_i1248" type="#_x0000_t75" style="width:21.75pt;height:15.75pt" o:ole="">
            <v:imagedata r:id="rId333" o:title=""/>
          </v:shape>
          <o:OLEObject Type="Embed" ProgID="Equation.DSMT4" ShapeID="_x0000_i1248" DrawAspect="Content" ObjectID="_1686630962" r:id="rId33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237390C1" w14:textId="77777777" w:rsidR="006E6CDF" w:rsidRPr="00161CA9" w:rsidRDefault="006E6CDF" w:rsidP="00161CA9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161CA9">
        <w:rPr>
          <w:rFonts w:ascii="Chu Van An" w:eastAsia="Calibri" w:hAnsi="Chu Van An" w:cs="Chu Van An"/>
          <w:sz w:val="24"/>
          <w:szCs w:val="24"/>
          <w:lang w:val="fr-FR"/>
        </w:rPr>
        <w:t xml:space="preserve">Chọn phát biểu </w:t>
      </w:r>
      <w:r w:rsidRPr="00161CA9">
        <w:rPr>
          <w:rFonts w:ascii="Chu Van An" w:eastAsia="Calibri" w:hAnsi="Chu Van An" w:cs="Chu Van An"/>
          <w:b/>
          <w:sz w:val="24"/>
          <w:szCs w:val="24"/>
          <w:lang w:val="fr-FR"/>
        </w:rPr>
        <w:t>SAI</w:t>
      </w:r>
      <w:r w:rsidRPr="00161CA9">
        <w:rPr>
          <w:rFonts w:ascii="Chu Van An" w:eastAsia="Calibri" w:hAnsi="Chu Van An" w:cs="Chu Van An"/>
          <w:sz w:val="24"/>
          <w:szCs w:val="24"/>
          <w:lang w:val="fr-FR"/>
        </w:rPr>
        <w:t xml:space="preserve"> trong các phát biểu sau:</w:t>
      </w:r>
    </w:p>
    <w:p w14:paraId="5D11BC99" w14:textId="7CAB7A9E" w:rsidR="00D42747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 xml:space="preserve">Độ dài vectơ </w:t>
      </w:r>
      <w:r w:rsidR="006E6CDF" w:rsidRPr="00161CA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38F7052">
          <v:shape id="_x0000_i1249" type="#_x0000_t75" style="width:20.25pt;height:15.75pt" o:ole="">
            <v:imagedata r:id="rId338" o:title=""/>
          </v:shape>
          <o:OLEObject Type="Embed" ProgID="Equation.DSMT4" ShapeID="_x0000_i1249" DrawAspect="Content" ObjectID="_1686630963" r:id="rId339"/>
        </w:objec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 xml:space="preserve"> là độ dài đoạn thẳng </w:t>
      </w:r>
      <w:r w:rsidR="006E6CDF" w:rsidRPr="00161CA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0D4CB62">
          <v:shape id="_x0000_i1250" type="#_x0000_t75" style="width:20.25pt;height:12.75pt" o:ole="">
            <v:imagedata r:id="rId340" o:title=""/>
          </v:shape>
          <o:OLEObject Type="Embed" ProgID="Equation.DSMT4" ShapeID="_x0000_i1250" DrawAspect="Content" ObjectID="_1686630964" r:id="rId341"/>
        </w:object>
      </w:r>
      <w:r w:rsidR="006E6CDF" w:rsidRPr="00161CA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ab/>
      </w:r>
    </w:p>
    <w:p w14:paraId="2385113C" w14:textId="5ECF9847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Hai vectơ cùng phương thì cùng hướng.</w:t>
      </w:r>
    </w:p>
    <w:p w14:paraId="39473AE7" w14:textId="77777777" w:rsidR="00D42747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Hai vectơ cùng hướng thì cùng phương.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ab/>
      </w:r>
    </w:p>
    <w:p w14:paraId="42F2EB76" w14:textId="0C7D2D80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 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Vectơ-không cùng phương với mọi vectơ.</w:t>
      </w:r>
    </w:p>
    <w:p w14:paraId="7C3FDE56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39418C98" w14:textId="77777777" w:rsidR="006E6CDF" w:rsidRPr="00161CA9" w:rsidRDefault="006E6CDF" w:rsidP="00161CA9">
      <w:pPr>
        <w:spacing w:line="240" w:lineRule="auto"/>
        <w:ind w:left="992"/>
        <w:rPr>
          <w:rFonts w:ascii="Chu Van An" w:eastAsia="Times New Roman" w:hAnsi="Chu Van An" w:cs="Chu Van An"/>
          <w:noProof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>Hai vectơ cùng phương thì cùng hướng hoặc ngược hướng.</w:t>
      </w:r>
    </w:p>
    <w:p w14:paraId="22BB66BB" w14:textId="77777777" w:rsidR="006E6CDF" w:rsidRPr="00161CA9" w:rsidRDefault="006E6CDF" w:rsidP="00161CA9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lục giác đều </w:t>
      </w:r>
      <w:r w:rsidRPr="00161CA9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ABCDEF</w: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tâm O. Số vectơ khác vecto</w: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2E8B72DA">
          <v:shape id="_x0000_i1251" type="#_x0000_t75" style="width:9.75pt;height:17.25pt" o:ole="">
            <v:imagedata r:id="rId342" o:title=""/>
          </v:shape>
          <o:OLEObject Type="Embed" ProgID="Equation.DSMT4" ShapeID="_x0000_i1251" DrawAspect="Content" ObjectID="_1686630965" r:id="rId343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điểm đầu và điểm cuối là đỉnh hoặc tâm </w:t>
      </w:r>
      <w:r w:rsidRPr="00161CA9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O</w: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của lục giác và cùng phương với vectơ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36C1DF9A">
          <v:shape id="_x0000_i1252" type="#_x0000_t75" style="width:21pt;height:17.25pt" o:ole="">
            <v:imagedata r:id="rId344" o:title=""/>
          </v:shape>
          <o:OLEObject Type="Embed" ProgID="Equation.DSMT4" ShapeID="_x0000_i1252" DrawAspect="Content" ObjectID="_1686630966" r:id="rId345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0A60E0AA" w14:textId="06409309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84" w:dyaOrig="265" w14:anchorId="46ABD895">
          <v:shape id="_x0000_i1253" type="#_x0000_t75" style="width:9pt;height:13.5pt" o:ole="">
            <v:imagedata r:id="rId346" o:title=""/>
          </v:shape>
          <o:OLEObject Type="Embed" ProgID="Equation.DSMT4" ShapeID="_x0000_i1253" DrawAspect="Content" ObjectID="_1686630967" r:id="rId347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96" w:dyaOrig="288" w14:anchorId="49A0AA77">
          <v:shape id="_x0000_i1254" type="#_x0000_t75" style="width:9.75pt;height:14.25pt" o:ole="">
            <v:imagedata r:id="rId348" o:title=""/>
          </v:shape>
          <o:OLEObject Type="Embed" ProgID="Equation.DSMT4" ShapeID="_x0000_i1254" DrawAspect="Content" ObjectID="_1686630968" r:id="rId349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288" w:dyaOrig="288" w14:anchorId="33B86502">
          <v:shape id="_x0000_i1255" type="#_x0000_t75" style="width:14.25pt;height:14.25pt" o:ole="">
            <v:imagedata r:id="rId350" o:title=""/>
          </v:shape>
          <o:OLEObject Type="Embed" ProgID="Equation.DSMT4" ShapeID="_x0000_i1255" DrawAspect="Content" ObjectID="_1686630969" r:id="rId351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b/>
          <w:position w:val="-4"/>
          <w:sz w:val="24"/>
          <w:szCs w:val="24"/>
        </w:rPr>
        <w:object w:dxaOrig="196" w:dyaOrig="265" w14:anchorId="4407C608">
          <v:shape id="_x0000_i1256" type="#_x0000_t75" style="width:9.75pt;height:13.5pt" o:ole="">
            <v:imagedata r:id="rId352" o:title=""/>
          </v:shape>
          <o:OLEObject Type="Embed" ProgID="Equation.DSMT4" ShapeID="_x0000_i1256" DrawAspect="Content" ObjectID="_1686630970" r:id="rId353"/>
        </w:object>
      </w:r>
      <w:r w:rsidRPr="00161CA9">
        <w:rPr>
          <w:rFonts w:ascii="Chu Van An" w:hAnsi="Chu Van An" w:cs="Chu Van An"/>
          <w:b/>
          <w:sz w:val="24"/>
          <w:szCs w:val="24"/>
        </w:rPr>
        <w:t>.</w:t>
      </w:r>
    </w:p>
    <w:p w14:paraId="41978D3C" w14:textId="77777777" w:rsidR="006E6CDF" w:rsidRPr="00161CA9" w:rsidRDefault="006E6CDF" w:rsidP="00161CA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120877" w14:textId="77777777" w:rsidR="006E6CDF" w:rsidRPr="00161CA9" w:rsidRDefault="006E6CDF" w:rsidP="00161CA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161CA9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657766D" wp14:editId="14671F7F">
            <wp:extent cx="1504950" cy="15430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BBCFC" w14:textId="77777777" w:rsidR="006E6CDF" w:rsidRPr="00161CA9" w:rsidRDefault="006E6CDF" w:rsidP="00161CA9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lastRenderedPageBreak/>
        <w:t xml:space="preserve">Vecto khác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7945059B">
          <v:shape id="_x0000_i1257" type="#_x0000_t75" style="width:9.75pt;height:17.25pt" o:ole="">
            <v:imagedata r:id="rId342" o:title=""/>
          </v:shape>
          <o:OLEObject Type="Embed" ProgID="Equation.DSMT4" ShapeID="_x0000_i1257" DrawAspect="Content" ObjectID="_1686630971" r:id="rId355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có điểm đầu và điểm cuối là đỉnh hoặc tâm O của lục giác cùng phương với vectơ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67F5104E">
          <v:shape id="_x0000_i1258" type="#_x0000_t75" style="width:21pt;height:17.25pt" o:ole="">
            <v:imagedata r:id="rId344" o:title=""/>
          </v:shape>
          <o:OLEObject Type="Embed" ProgID="Equation.DSMT4" ShapeID="_x0000_i1258" DrawAspect="Content" ObjectID="_1686630972" r:id="rId356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là: </w:t>
      </w:r>
      <w:r w:rsidRPr="00161CA9">
        <w:rPr>
          <w:rFonts w:ascii="Chu Van An" w:hAnsi="Chu Van An" w:cs="Chu Van An"/>
          <w:color w:val="000000"/>
          <w:position w:val="-10"/>
          <w:sz w:val="24"/>
          <w:szCs w:val="24"/>
          <w:lang w:val="pt-BR"/>
        </w:rPr>
        <w:object w:dxaOrig="4136" w:dyaOrig="380" w14:anchorId="3F7F6A0F">
          <v:shape id="_x0000_i1259" type="#_x0000_t75" style="width:207pt;height:18.75pt" o:ole="">
            <v:imagedata r:id="rId357" o:title=""/>
          </v:shape>
          <o:OLEObject Type="Embed" ProgID="Equation.DSMT4" ShapeID="_x0000_i1259" DrawAspect="Content" ObjectID="_1686630973" r:id="rId358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A3F52F6" w14:textId="1EFA8176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C346D" w:rsidRPr="00161CA9" w14:paraId="6F2F530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454B6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Với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15" w14:anchorId="7DBDE08E">
                <v:shape id="_x0000_i2971" type="#_x0000_t75" style="width:21pt;height:15.75pt" o:ole="">
                  <v:imagedata r:id="rId359" o:title=""/>
                </v:shape>
                <o:OLEObject Type="Embed" ProgID="Equation.DSMT4" ShapeID="_x0000_i2971" DrawAspect="Content" ObjectID="_1686630974" r:id="rId36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(khác vecto không) thì độ dài đoạn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255" w14:anchorId="785CA876">
                <v:shape id="_x0000_i2972" type="#_x0000_t75" style="width:20.25pt;height:12.75pt" o:ole="">
                  <v:imagedata r:id="rId361" o:title=""/>
                </v:shape>
                <o:OLEObject Type="Embed" ProgID="Equation.DSMT4" ShapeID="_x0000_i2972" DrawAspect="Content" ObjectID="_1686630975" r:id="rId3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được gọi là gì?</w:t>
            </w:r>
          </w:p>
          <w:p w14:paraId="4F6BA8F4" w14:textId="6C18EB96" w:rsidR="00BC346D" w:rsidRPr="00161CA9" w:rsidRDefault="00BC346D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Giá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15B7A0E5">
                <v:shape id="_x0000_i2973" type="#_x0000_t75" style="width:20.25pt;height:15.75pt" o:ole="">
                  <v:imagedata r:id="rId363" o:title=""/>
                </v:shape>
                <o:OLEObject Type="Embed" ProgID="Equation.DSMT4" ShapeID="_x0000_i2973" DrawAspect="Content" ObjectID="_1686630976" r:id="rId36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Độ dài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40A42591">
                <v:shape id="_x0000_i2974" type="#_x0000_t75" style="width:20.25pt;height:15.75pt" o:ole="">
                  <v:imagedata r:id="rId363" o:title=""/>
                </v:shape>
                <o:OLEObject Type="Embed" ProgID="Equation.DSMT4" ShapeID="_x0000_i2974" DrawAspect="Content" ObjectID="_1686630977" r:id="rId3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3D8B5A" w14:textId="48266DF9" w:rsidR="00BC346D" w:rsidRPr="00161CA9" w:rsidRDefault="00BC346D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Phương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7442043D">
                <v:shape id="_x0000_i2975" type="#_x0000_t75" style="width:20.25pt;height:15.75pt" o:ole="">
                  <v:imagedata r:id="rId363" o:title=""/>
                </v:shape>
                <o:OLEObject Type="Embed" ProgID="Equation.DSMT4" ShapeID="_x0000_i2975" DrawAspect="Content" ObjectID="_1686630978" r:id="rId3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Hướng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23A98CD3">
                <v:shape id="_x0000_i2976" type="#_x0000_t75" style="width:20.25pt;height:15.75pt" o:ole="">
                  <v:imagedata r:id="rId363" o:title=""/>
                </v:shape>
                <o:OLEObject Type="Embed" ProgID="Equation.DSMT4" ShapeID="_x0000_i2976" DrawAspect="Content" ObjectID="_1686630979" r:id="rId3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17FF6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AE924D" w14:textId="77777777" w:rsidR="00BC346D" w:rsidRPr="00161CA9" w:rsidRDefault="00BC346D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92" w:name="_Hlk76014627"/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C346D" w:rsidRPr="00161CA9" w14:paraId="20FA612C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926468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A8C4D73">
                <v:shape id="_x0000_i2977" type="#_x0000_t75" style="width:12pt;height:12.75pt" o:ole="">
                  <v:imagedata r:id="rId368" o:title=""/>
                </v:shape>
                <o:OLEObject Type="Embed" ProgID="Equation.DSMT4" ShapeID="_x0000_i2977" DrawAspect="Content" ObjectID="_1686630980" r:id="rId3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384039A">
                <v:shape id="_x0000_i2978" type="#_x0000_t75" style="width:12pt;height:12.75pt" o:ole="">
                  <v:imagedata r:id="rId370" o:title=""/>
                </v:shape>
                <o:OLEObject Type="Embed" ProgID="Equation.DSMT4" ShapeID="_x0000_i2978" DrawAspect="Content" ObjectID="_1686630981" r:id="rId3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được kí hiệu là</w:t>
            </w:r>
          </w:p>
          <w:p w14:paraId="5C22AA4B" w14:textId="43F32625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6A8B0814">
                <v:shape id="_x0000_i2979" type="#_x0000_t75" style="width:20.25pt;height:12.75pt" o:ole="">
                  <v:imagedata r:id="rId372" o:title=""/>
                </v:shape>
                <o:OLEObject Type="Embed" ProgID="Equation.DSMT4" ShapeID="_x0000_i2979" DrawAspect="Content" ObjectID="_1686630982" r:id="rId3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72C1DF00">
                <v:shape id="_x0000_i2980" type="#_x0000_t75" style="width:20.25pt;height:15.75pt" o:ole="">
                  <v:imagedata r:id="rId374" o:title=""/>
                </v:shape>
                <o:OLEObject Type="Embed" ProgID="Equation.DSMT4" ShapeID="_x0000_i2980" DrawAspect="Content" ObjectID="_1686630983" r:id="rId3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480" w:dyaOrig="480" w14:anchorId="1294E6E2">
                <v:shape id="_x0000_i2981" type="#_x0000_t75" style="width:24pt;height:24pt" o:ole="">
                  <v:imagedata r:id="rId376" o:title=""/>
                </v:shape>
                <o:OLEObject Type="Embed" ProgID="Equation.DSMT4" ShapeID="_x0000_i2981" DrawAspect="Content" ObjectID="_1686630984" r:id="rId3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756A2485">
                <v:shape id="_x0000_i2982" type="#_x0000_t75" style="width:18.75pt;height:15.75pt" o:ole="">
                  <v:imagedata r:id="rId378" o:title=""/>
                </v:shape>
                <o:OLEObject Type="Embed" ProgID="Equation.DSMT4" ShapeID="_x0000_i2982" DrawAspect="Content" ObjectID="_1686630985" r:id="rId3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8EBE825" w14:textId="7777777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35B8AB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170F07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6EA1C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Khẳng định nào sau đây đúng?</w:t>
            </w:r>
          </w:p>
          <w:p w14:paraId="6F417CD3" w14:textId="6043C2CD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có cùng độ dài.</w:t>
            </w:r>
          </w:p>
          <w:p w14:paraId="3E5E9E91" w14:textId="574AC20F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ngược hướng và có cùng độ dài.</w:t>
            </w:r>
          </w:p>
          <w:p w14:paraId="4EF5FA84" w14:textId="5852A40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ngược hướng.</w:t>
            </w:r>
          </w:p>
          <w:p w14:paraId="4D986BA0" w14:textId="6572C387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cùng phương và cùng độ dài.</w:t>
            </w:r>
          </w:p>
          <w:p w14:paraId="6B65B28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7E402E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BB9506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C5D13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Từ hai điểm phân biệt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95" w:dyaOrig="315" w14:anchorId="0407F9E8">
                <v:shape id="_x0000_i2983" type="#_x0000_t75" style="width:24.75pt;height:15.75pt" o:ole="">
                  <v:imagedata r:id="rId380" o:title=""/>
                </v:shape>
                <o:OLEObject Type="Embed" ProgID="Equation.DSMT4" ShapeID="_x0000_i2983" DrawAspect="Content" ObjectID="_1686630986" r:id="rId3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xác định được bao nhiêu vectơ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95" w:dyaOrig="345" w14:anchorId="410AE8DC">
                <v:shape id="_x0000_i2984" type="#_x0000_t75" style="width:9.75pt;height:17.25pt" o:ole="">
                  <v:imagedata r:id="rId382" o:title=""/>
                </v:shape>
                <o:OLEObject Type="Embed" ProgID="Equation.DSMT4" ShapeID="_x0000_i2984" DrawAspect="Content" ObjectID="_1686630987" r:id="rId3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3F7BF24" w14:textId="42F14D1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65" w:dyaOrig="285" w14:anchorId="5A9426DF">
                <v:shape id="_x0000_i2985" type="#_x0000_t75" style="width:8.25pt;height:14.25pt" o:ole="">
                  <v:imagedata r:id="rId384" o:title=""/>
                </v:shape>
                <o:OLEObject Type="Embed" ProgID="Equation.DSMT4" ShapeID="_x0000_i2985" DrawAspect="Content" ObjectID="_1686630988" r:id="rId3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35" w:dyaOrig="255" w14:anchorId="00A428E2">
                <v:shape id="_x0000_i2986" type="#_x0000_t75" style="width:6.75pt;height:12.75pt" o:ole="">
                  <v:imagedata r:id="rId386" o:title=""/>
                </v:shape>
                <o:OLEObject Type="Embed" ProgID="Equation.DSMT4" ShapeID="_x0000_i2986" DrawAspect="Content" ObjectID="_1686630989" r:id="rId3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95" w:dyaOrig="255" w14:anchorId="34C120D9">
                <v:shape id="_x0000_i2987" type="#_x0000_t75" style="width:9.75pt;height:12.75pt" o:ole="">
                  <v:imagedata r:id="rId388" o:title=""/>
                </v:shape>
                <o:OLEObject Type="Embed" ProgID="Equation.DSMT4" ShapeID="_x0000_i2987" DrawAspect="Content" ObjectID="_1686630990" r:id="rId3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95" w:dyaOrig="255" w14:anchorId="7015E7E4">
                <v:shape id="_x0000_i2988" type="#_x0000_t75" style="width:9.75pt;height:12.75pt" o:ole="">
                  <v:imagedata r:id="rId390" o:title=""/>
                </v:shape>
                <o:OLEObject Type="Embed" ProgID="Equation.DSMT4" ShapeID="_x0000_i2988" DrawAspect="Content" ObjectID="_1686630991" r:id="rId3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</w:p>
          <w:p w14:paraId="226C81B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B87DA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6FC85C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4E4600" w14:textId="77777777" w:rsidR="00BC346D" w:rsidRPr="00161CA9" w:rsidRDefault="00BC346D" w:rsidP="00161CA9">
            <w:pPr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x-none"/>
              </w:rPr>
            </w:pPr>
            <w:r w:rsidRPr="00161CA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x-none"/>
              </w:rPr>
              <w:t>Câu 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55" w:dyaOrig="255" w14:anchorId="136E10FA">
                <v:shape id="_x0000_i2989" type="#_x0000_t75" style="width:12.75pt;height:12.75pt" o:ole="">
                  <v:imagedata r:id="rId392" o:title=""/>
                </v:shape>
                <o:OLEObject Type="Embed" ProgID="Equation.DSMT4" ShapeID="_x0000_i2989" DrawAspect="Content" ObjectID="_1686630992" r:id="rId3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40" w:dyaOrig="255" w14:anchorId="008DFB59">
                <v:shape id="_x0000_i2990" type="#_x0000_t75" style="width:12pt;height:12.75pt" o:ole="">
                  <v:imagedata r:id="rId394" o:title=""/>
                </v:shape>
                <o:OLEObject Type="Embed" ProgID="Equation.DSMT4" ShapeID="_x0000_i2990" DrawAspect="Content" ObjectID="_1686630993" r:id="rId3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như thế nào?</w:t>
            </w:r>
          </w:p>
          <w:p w14:paraId="08E04BE4" w14:textId="6F044DC2" w:rsidR="00BC346D" w:rsidRPr="00161CA9" w:rsidRDefault="00BC346D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x-none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495" w:dyaOrig="465" w14:anchorId="61F04578">
                <v:shape id="_x0000_i2991" type="#_x0000_t75" style="width:24.75pt;height:23.25pt" o:ole="">
                  <v:imagedata r:id="rId396" o:title=""/>
                </v:shape>
                <o:OLEObject Type="Embed" ProgID="Equation.DSMT4" ShapeID="_x0000_i2991" DrawAspect="Content" ObjectID="_1686630994" r:id="rId3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30" w14:anchorId="59A5F904">
                <v:shape id="_x0000_i2992" type="#_x0000_t75" style="width:20.25pt;height:16.5pt" o:ole="">
                  <v:imagedata r:id="rId398" o:title=""/>
                </v:shape>
                <o:OLEObject Type="Embed" ProgID="Equation.DSMT4" ShapeID="_x0000_i2992" DrawAspect="Content" ObjectID="_1686630995" r:id="rId3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30" w14:anchorId="4F4EED63">
                <v:shape id="_x0000_i2993" type="#_x0000_t75" style="width:21pt;height:16.5pt" o:ole="">
                  <v:imagedata r:id="rId400" o:title=""/>
                </v:shape>
                <o:OLEObject Type="Embed" ProgID="Equation.DSMT4" ShapeID="_x0000_i2993" DrawAspect="Content" ObjectID="_1686630996" r:id="rId4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270" w14:anchorId="21F5CE20">
                <v:shape id="_x0000_i2994" type="#_x0000_t75" style="width:21pt;height:13.5pt" o:ole="">
                  <v:imagedata r:id="rId402" o:title=""/>
                </v:shape>
                <o:OLEObject Type="Embed" ProgID="Equation.DSMT4" ShapeID="_x0000_i2994" DrawAspect="Content" ObjectID="_1686630997" r:id="rId4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CC0DC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3A05C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B751EB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A3E44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Mệnh đề nào dưới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A7A37BC" w14:textId="67EA1AE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cùng phương với một vectơ thứ ba khác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6DF16F53">
                <v:shape id="_x0000_i2995" type="#_x0000_t75" style="width:9.75pt;height:18pt" o:ole="">
                  <v:imagedata r:id="rId404" o:title=""/>
                </v:shape>
                <o:OLEObject Type="Embed" ProgID="Equation.DSMT4" ShapeID="_x0000_i2995" DrawAspect="Content" ObjectID="_1686630998" r:id="rId405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thì cùng phương.</w:t>
            </w:r>
          </w:p>
          <w:p w14:paraId="3DB9185D" w14:textId="2E4D9C8F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ngược hướng với một vectơ thứ ba thì cùng hướng.</w:t>
            </w:r>
          </w:p>
          <w:p w14:paraId="00E88560" w14:textId="02F36883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cùng phương với một vectơ thứ ba thì cùng phương.</w:t>
            </w:r>
          </w:p>
          <w:p w14:paraId="73516254" w14:textId="0118B230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cùng phương với một vectơ thứ ba thì cùng hướng.</w:t>
            </w:r>
          </w:p>
          <w:p w14:paraId="1436220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C47979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CFAE78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28A48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6248AADA">
                <v:shape id="_x0000_i2996" type="#_x0000_t75" style="width:36.75pt;height:15.75pt" o:ole="">
                  <v:imagedata r:id="rId406" o:title=""/>
                </v:shape>
                <o:OLEObject Type="Embed" ProgID="Equation.DSMT4" ShapeID="_x0000_i2996" DrawAspect="Content" ObjectID="_1686630999" r:id="rId40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không thẳng hàng. Có bao nhiêu vectơ khác vectơ không,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10" w:dyaOrig="315" w14:anchorId="18CF5606">
                <v:shape id="_x0000_i2997" type="#_x0000_t75" style="width:25.5pt;height:15.75pt" o:ole="">
                  <v:imagedata r:id="rId408" o:title=""/>
                </v:shape>
                <o:OLEObject Type="Embed" ProgID="Equation.DSMT4" ShapeID="_x0000_i2997" DrawAspect="Content" ObjectID="_1686631000" r:id="rId4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6523DC13">
                <v:shape id="_x0000_i2998" type="#_x0000_t75" style="width:18.75pt;height:14.25pt" o:ole="">
                  <v:imagedata r:id="rId410" o:title=""/>
                </v:shape>
                <o:OLEObject Type="Embed" ProgID="Equation.DSMT4" ShapeID="_x0000_i2998" DrawAspect="Content" ObjectID="_1686631001" r:id="rId411"/>
              </w:object>
            </w:r>
          </w:p>
          <w:p w14:paraId="0D3BC807" w14:textId="4AFB599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BBEB213">
                <v:shape id="_x0000_i2999" type="#_x0000_t75" style="width:9pt;height:14.25pt" o:ole="">
                  <v:imagedata r:id="rId412" o:title=""/>
                </v:shape>
                <o:OLEObject Type="Embed" ProgID="Equation.DSMT4" ShapeID="_x0000_i2999" DrawAspect="Content" ObjectID="_1686631002" r:id="rId4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DC24F54">
                <v:shape id="_x0000_i3000" type="#_x0000_t75" style="width:9pt;height:14.25pt" o:ole="">
                  <v:imagedata r:id="rId414" o:title=""/>
                </v:shape>
                <o:OLEObject Type="Embed" ProgID="Equation.DSMT4" ShapeID="_x0000_i3000" DrawAspect="Content" ObjectID="_1686631003" r:id="rId4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326A2DD9">
                <v:shape id="_x0000_i3001" type="#_x0000_t75" style="width:9.75pt;height:14.25pt" o:ole="">
                  <v:imagedata r:id="rId416" o:title=""/>
                </v:shape>
                <o:OLEObject Type="Embed" ProgID="Equation.DSMT4" ShapeID="_x0000_i3001" DrawAspect="Content" ObjectID="_1686631004" r:id="rId4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E6D99A0">
                <v:shape id="_x0000_i3002" type="#_x0000_t75" style="width:9pt;height:14.25pt" o:ole="">
                  <v:imagedata r:id="rId418" o:title=""/>
                </v:shape>
                <o:OLEObject Type="Embed" ProgID="Equation.DSMT4" ShapeID="_x0000_i3002" DrawAspect="Content" ObjectID="_1686631005" r:id="rId4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755BE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52AE71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70440C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06AD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Phát biểu nào sau đây đúng?</w:t>
            </w:r>
          </w:p>
          <w:p w14:paraId="1F5FF401" w14:textId="7DD3F8F1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bằng nhau thì có giá trùng nhau hoặc song song.</w:t>
            </w:r>
          </w:p>
          <w:p w14:paraId="3F2096CA" w14:textId="50E8FF9D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có độ dài không bằng nhau thì không cùng hướng.</w:t>
            </w:r>
          </w:p>
          <w:p w14:paraId="6045A7B6" w14:textId="78DEDF04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không bằng nhau thì chúng không cùng hướng.</w:t>
            </w:r>
          </w:p>
          <w:p w14:paraId="6B3FD345" w14:textId="0CAFE0DE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không bằng nhau thì độ dài của chúng không bằng nhau.</w:t>
            </w:r>
          </w:p>
          <w:p w14:paraId="0A98FC5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14B22D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26D6D98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355F9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Khẳng định nào sau đây là đúng?</w:t>
            </w:r>
          </w:p>
          <w:p w14:paraId="0FA018B8" w14:textId="15093F24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hướng thì bằng nhau.</w:t>
            </w:r>
          </w:p>
          <w:p w14:paraId="0BE0F2A2" w14:textId="2A11F776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hướng và cùng độ dài thì bằng nhau.</w:t>
            </w:r>
          </w:p>
          <w:p w14:paraId="4FC8F5A3" w14:textId="42959702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phương thì bằng nhau.</w:t>
            </w:r>
          </w:p>
          <w:p w14:paraId="6B843E50" w14:textId="3A4B2979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độ dài thì bằng nhau.</w:t>
            </w:r>
          </w:p>
          <w:p w14:paraId="4B57639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93B014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4C6838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63664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DAB6704">
                <v:shape id="_x0000_i3003" type="#_x0000_t75" style="width:27.75pt;height:14.25pt" o:ole="">
                  <v:imagedata r:id="rId420" o:title=""/>
                </v:shape>
                <o:OLEObject Type="Embed" ProgID="Equation.DSMT4" ShapeID="_x0000_i3003" DrawAspect="Content" ObjectID="_1686631006" r:id="rId4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thể xác định được bao nhiêu vectơ khác vectơ không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39BE0C3">
                <v:shape id="_x0000_i3004" type="#_x0000_t75" style="width:12pt;height:12.75pt" o:ole="">
                  <v:imagedata r:id="rId422" o:title=""/>
                </v:shape>
                <o:OLEObject Type="Embed" ProgID="Equation.DSMT4" ShapeID="_x0000_i3004" DrawAspect="Content" ObjectID="_1686631007" r:id="rId4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E0A90A7">
                <v:shape id="_x0000_i3005" type="#_x0000_t75" style="width:12pt;height:12.75pt" o:ole="">
                  <v:imagedata r:id="rId424" o:title=""/>
                </v:shape>
                <o:OLEObject Type="Embed" ProgID="Equation.DSMT4" ShapeID="_x0000_i3005" DrawAspect="Content" ObjectID="_1686631008" r:id="rId4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65C1B3A">
                <v:shape id="_x0000_i3006" type="#_x0000_t75" style="width:12pt;height:14.25pt" o:ole="">
                  <v:imagedata r:id="rId426" o:title=""/>
                </v:shape>
                <o:OLEObject Type="Embed" ProgID="Equation.DSMT4" ShapeID="_x0000_i3006" DrawAspect="Content" ObjectID="_1686631009" r:id="rId4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58B7DE" w14:textId="10F99309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68D61A1">
                <v:shape id="_x0000_i3007" type="#_x0000_t75" style="width:9pt;height:14.25pt" o:ole="">
                  <v:imagedata r:id="rId428" o:title=""/>
                </v:shape>
                <o:OLEObject Type="Embed" ProgID="Equation.DSMT4" ShapeID="_x0000_i3007" DrawAspect="Content" ObjectID="_1686631010" r:id="rId42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8E723FE">
                <v:shape id="_x0000_i3008" type="#_x0000_t75" style="width:9.75pt;height:14.25pt" o:ole="">
                  <v:imagedata r:id="rId430" o:title=""/>
                </v:shape>
                <o:OLEObject Type="Embed" ProgID="Equation.DSMT4" ShapeID="_x0000_i3008" DrawAspect="Content" ObjectID="_1686631011" r:id="rId4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992B151" w14:textId="6681149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65CC48D">
                <v:shape id="_x0000_i3009" type="#_x0000_t75" style="width:9.75pt;height:12.75pt" o:ole="">
                  <v:imagedata r:id="rId432" o:title=""/>
                </v:shape>
                <o:OLEObject Type="Embed" ProgID="Equation.DSMT4" ShapeID="_x0000_i3009" DrawAspect="Content" ObjectID="_1686631012" r:id="rId4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FED4A09">
                <v:shape id="_x0000_i3010" type="#_x0000_t75" style="width:9pt;height:14.25pt" o:ole="">
                  <v:imagedata r:id="rId434" o:title=""/>
                </v:shape>
                <o:OLEObject Type="Embed" ProgID="Equation.DSMT4" ShapeID="_x0000_i3010" DrawAspect="Content" ObjectID="_1686631013" r:id="rId43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938F5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FAE241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BFC7DE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B0701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Hai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vectơ có cùng độ dài và ngược hướng gọi là</w:t>
            </w:r>
          </w:p>
          <w:p w14:paraId="31C8F5FA" w14:textId="465C4582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cùng hướng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cùng phương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914693" w14:textId="73BE4539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đối nhau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bằng nhau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4D253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9937BE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061DDA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76760F" w14:textId="77777777" w:rsidR="00BC346D" w:rsidRPr="00161CA9" w:rsidRDefault="00BC346D" w:rsidP="00161CA9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D3E1BEE">
                <v:shape id="_x0000_i3011" type="#_x0000_t75" style="width:12pt;height:12.75pt" o:ole="">
                  <v:imagedata r:id="rId436" o:title=""/>
                </v:shape>
                <o:OLEObject Type="Embed" ProgID="Equation.DSMT4" ShapeID="_x0000_i3011" DrawAspect="Content" ObjectID="_1686631014" r:id="rId4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2C23914">
                <v:shape id="_x0000_i3012" type="#_x0000_t75" style="width:12pt;height:12.75pt" o:ole="">
                  <v:imagedata r:id="rId438" o:title=""/>
                </v:shape>
                <o:OLEObject Type="Embed" ProgID="Equation.DSMT4" ShapeID="_x0000_i3012" DrawAspect="Content" ObjectID="_1686631015" r:id="rId4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là:</w:t>
            </w:r>
          </w:p>
          <w:p w14:paraId="4B9BFC4F" w14:textId="7655F3A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75" w:dyaOrig="315" w14:anchorId="10146FE9">
                <v:shape id="_x0000_i3013" type="#_x0000_t75" style="width:18.75pt;height:15.75pt" o:ole="">
                  <v:imagedata r:id="rId440" o:title=""/>
                </v:shape>
                <o:OLEObject Type="Embed" ProgID="Equation.DSMT4" ShapeID="_x0000_i3013" DrawAspect="Content" ObjectID="_1686631016" r:id="rId4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7B160798">
                <v:shape id="_x0000_i3014" type="#_x0000_t75" style="width:20.25pt;height:15.75pt" o:ole="">
                  <v:imagedata r:id="rId442" o:title=""/>
                </v:shape>
                <o:OLEObject Type="Embed" ProgID="Equation.DSMT4" ShapeID="_x0000_i3014" DrawAspect="Content" ObjectID="_1686631017" r:id="rId4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480" w:dyaOrig="480" w14:anchorId="172E5D23">
                <v:shape id="_x0000_i3015" type="#_x0000_t75" style="width:24pt;height:24pt" o:ole="">
                  <v:imagedata r:id="rId444" o:title=""/>
                </v:shape>
                <o:OLEObject Type="Embed" ProgID="Equation.DSMT4" ShapeID="_x0000_i3015" DrawAspect="Content" ObjectID="_1686631018" r:id="rId4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255" w14:anchorId="68B7D88F">
                <v:shape id="_x0000_i3016" type="#_x0000_t75" style="width:20.25pt;height:12.75pt" o:ole="">
                  <v:imagedata r:id="rId446" o:title=""/>
                </v:shape>
                <o:OLEObject Type="Embed" ProgID="Equation.DSMT4" ShapeID="_x0000_i3016" DrawAspect="Content" ObjectID="_1686631019" r:id="rId4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2B3AE4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7F0EA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FA8C78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8055D5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Khẳng định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769BF3F" w14:textId="10181523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6FFBE5C6">
                <v:shape id="_x0000_i3017" type="#_x0000_t75" style="width:10.5pt;height:13.5pt" o:ole="">
                  <v:imagedata r:id="rId448" o:title=""/>
                </v:shape>
                <o:OLEObject Type="Embed" ProgID="Equation.DSMT4" ShapeID="_x0000_i3017" DrawAspect="Content" ObjectID="_1686631020" r:id="rId449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2DAAD87D">
                <v:shape id="_x0000_i3018" type="#_x0000_t75" style="width:10.5pt;height:16.5pt" o:ole="">
                  <v:imagedata r:id="rId450" o:title=""/>
                </v:shape>
                <o:OLEObject Type="Embed" ProgID="Equation.DSMT4" ShapeID="_x0000_i3018" DrawAspect="Content" ObjectID="_1686631021" r:id="rId451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được gọi là bằng nhau nếu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10" w:dyaOrig="390" w14:anchorId="0E3FFB1F">
                <v:shape id="_x0000_i3019" type="#_x0000_t75" style="width:40.5pt;height:19.5pt" o:ole="">
                  <v:imagedata r:id="rId452" o:title=""/>
                </v:shape>
                <o:OLEObject Type="Embed" ProgID="Equation.DSMT4" ShapeID="_x0000_i3019" DrawAspect="Content" ObjectID="_1686631022" r:id="rId453"/>
              </w:object>
            </w:r>
          </w:p>
          <w:p w14:paraId="6EDA98D1" w14:textId="48D0328F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47918138">
                <v:shape id="_x0000_i3020" type="#_x0000_t75" style="width:10.5pt;height:13.5pt" o:ole="">
                  <v:imagedata r:id="rId454" o:title=""/>
                </v:shape>
                <o:OLEObject Type="Embed" ProgID="Equation.DSMT4" ShapeID="_x0000_i3020" DrawAspect="Content" ObjectID="_1686631023" r:id="rId455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34171A96">
                <v:shape id="_x0000_i3021" type="#_x0000_t75" style="width:10.5pt;height:16.5pt" o:ole="">
                  <v:imagedata r:id="rId456" o:title=""/>
                </v:shape>
                <o:OLEObject Type="Embed" ProgID="Equation.DSMT4" ShapeID="_x0000_i3021" DrawAspect="Content" ObjectID="_1686631024" r:id="rId457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phương và cùng độ dài.</w:t>
            </w:r>
          </w:p>
          <w:p w14:paraId="53258E53" w14:textId="396C90D2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7563ACC7">
                <v:shape id="_x0000_i3022" type="#_x0000_t75" style="width:10.5pt;height:13.5pt" o:ole="">
                  <v:imagedata r:id="rId458" o:title=""/>
                </v:shape>
                <o:OLEObject Type="Embed" ProgID="Equation.DSMT4" ShapeID="_x0000_i3022" DrawAspect="Content" ObjectID="_1686631025" r:id="rId459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0BE848A8">
                <v:shape id="_x0000_i3023" type="#_x0000_t75" style="width:10.5pt;height:16.5pt" o:ole="">
                  <v:imagedata r:id="rId460" o:title=""/>
                </v:shape>
                <o:OLEObject Type="Embed" ProgID="Equation.DSMT4" ShapeID="_x0000_i3023" DrawAspect="Content" ObjectID="_1686631026" r:id="rId461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độ dài.</w:t>
            </w:r>
          </w:p>
          <w:p w14:paraId="62D1DE7E" w14:textId="30B7DF57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6937F9F8">
                <v:shape id="_x0000_i3024" type="#_x0000_t75" style="width:10.5pt;height:13.5pt" o:ole="">
                  <v:imagedata r:id="rId462" o:title=""/>
                </v:shape>
                <o:OLEObject Type="Embed" ProgID="Equation.DSMT4" ShapeID="_x0000_i3024" DrawAspect="Content" ObjectID="_1686631027" r:id="rId463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237D8DFD">
                <v:shape id="_x0000_i3025" type="#_x0000_t75" style="width:10.5pt;height:16.5pt" o:ole="">
                  <v:imagedata r:id="rId464" o:title=""/>
                </v:shape>
                <o:OLEObject Type="Embed" ProgID="Equation.DSMT4" ShapeID="_x0000_i3025" DrawAspect="Content" ObjectID="_1686631028" r:id="rId465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hướng và cùng độ dài.</w:t>
            </w:r>
          </w:p>
          <w:p w14:paraId="2851678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FDAB7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02D460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FA8BB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Chọn mệnh đề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trong các mệnh đề sau</w:t>
            </w:r>
          </w:p>
          <w:p w14:paraId="0ECDA11A" w14:textId="2F843542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phương thì cùng hướng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1AA24D6" w14:textId="3C2B1CD0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hướng thì bằng nhau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753D6AB" w14:textId="3BD0530E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bằng nhau thì cùng phương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65F4F69" w14:textId="2B949C76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phương thì ngược chiều.</w:t>
            </w:r>
          </w:p>
          <w:p w14:paraId="71766D1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443EE2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6AD830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E48A4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2BCF628">
                <v:shape id="_x0000_i3026" type="#_x0000_t75" style="width:27.75pt;height:14.25pt" o:ole="">
                  <v:imagedata r:id="rId466" o:title=""/>
                </v:shape>
                <o:OLEObject Type="Embed" ProgID="Equation.DSMT4" ShapeID="_x0000_i3026" DrawAspect="Content" ObjectID="_1686631029" r:id="rId4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thể xác định bao nhiêu vectơ (khác vectơ không) có điểm đầu và điểm cuối là đỉnh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463C2ECD">
                <v:shape id="_x0000_i3027" type="#_x0000_t75" style="width:37.5pt;height:16.5pt" o:ole="">
                  <v:imagedata r:id="rId468" o:title=""/>
                </v:shape>
                <o:OLEObject Type="Embed" ProgID="Equation.DSMT4" ShapeID="_x0000_i3027" DrawAspect="Content" ObjectID="_1686631030" r:id="rId4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198C84B" w14:textId="4B2DF045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DDC5940">
                <v:shape id="_x0000_i3028" type="#_x0000_t75" style="width:9pt;height:14.25pt" o:ole="">
                  <v:imagedata r:id="rId470" o:title=""/>
                </v:shape>
                <o:OLEObject Type="Embed" ProgID="Equation.DSMT4" ShapeID="_x0000_i3028" DrawAspect="Content" ObjectID="_1686631031" r:id="rId4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59589981">
                <v:shape id="_x0000_i3029" type="#_x0000_t75" style="width:10.5pt;height:14.25pt" o:ole="">
                  <v:imagedata r:id="rId472" o:title=""/>
                </v:shape>
                <o:OLEObject Type="Embed" ProgID="Equation.DSMT4" ShapeID="_x0000_i3029" DrawAspect="Content" ObjectID="_1686631032" r:id="rId4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4.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2.</w:t>
            </w:r>
          </w:p>
          <w:p w14:paraId="2D488F35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AAB34D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8BF028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87F57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bốn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30" w14:anchorId="3705DEFA">
                <v:shape id="_x0000_i3030" type="#_x0000_t75" style="width:57pt;height:16.5pt" o:ole="">
                  <v:imagedata r:id="rId474" o:title=""/>
                </v:shape>
                <o:OLEObject Type="Embed" ProgID="Equation.DSMT4" ShapeID="_x0000_i3030" DrawAspect="Content" ObjectID="_1686631033" r:id="rId4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phân biệt. Số véctơ (khác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45" w14:anchorId="7747F2FC">
                <v:shape id="_x0000_i3031" type="#_x0000_t75" style="width:10.5pt;height:17.25pt" o:ole="">
                  <v:imagedata r:id="rId476" o:title=""/>
                </v:shape>
                <o:OLEObject Type="Embed" ProgID="Equation.DSMT4" ShapeID="_x0000_i3031" DrawAspect="Content" ObjectID="_1686631034" r:id="rId4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) có điểm đầu và điểm cuối lấy từ các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30" w14:anchorId="1E41A968">
                <v:shape id="_x0000_i3032" type="#_x0000_t75" style="width:57pt;height:16.5pt" o:ole="">
                  <v:imagedata r:id="rId478" o:title=""/>
                </v:shape>
                <o:OLEObject Type="Embed" ProgID="Equation.DSMT4" ShapeID="_x0000_i3032" DrawAspect="Content" ObjectID="_1686631035" r:id="rId4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FE094DF" w14:textId="6439FEBF" w:rsidR="00BC346D" w:rsidRPr="00161CA9" w:rsidRDefault="00BC346D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270" w:dyaOrig="270" w14:anchorId="580CB7FF">
                <v:shape id="_x0000_i3033" type="#_x0000_t75" style="width:13.5pt;height:13.5pt" o:ole="">
                  <v:imagedata r:id="rId480" o:title=""/>
                </v:shape>
                <o:OLEObject Type="Embed" ProgID="Equation.DSMT4" ShapeID="_x0000_i3033" DrawAspect="Content" ObjectID="_1686631036" r:id="rId481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70" w:dyaOrig="270" w14:anchorId="7AFB9AD5">
                <v:shape id="_x0000_i3034" type="#_x0000_t75" style="width:13.5pt;height:13.5pt" o:ole="">
                  <v:imagedata r:id="rId482" o:title=""/>
                </v:shape>
                <o:OLEObject Type="Embed" ProgID="Equation.DSMT4" ShapeID="_x0000_i3034" DrawAspect="Content" ObjectID="_1686631037" r:id="rId483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80" w:dyaOrig="270" w14:anchorId="216FDE7C">
                <v:shape id="_x0000_i3035" type="#_x0000_t75" style="width:9pt;height:13.5pt" o:ole="">
                  <v:imagedata r:id="rId484" o:title=""/>
                </v:shape>
                <o:OLEObject Type="Embed" ProgID="Equation.DSMT4" ShapeID="_x0000_i3035" DrawAspect="Content" ObjectID="_1686631038" r:id="rId485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70" w:dyaOrig="270" w14:anchorId="5BB6ED53">
                <v:shape id="_x0000_i3036" type="#_x0000_t75" style="width:13.5pt;height:13.5pt" o:ole="">
                  <v:imagedata r:id="rId486" o:title=""/>
                </v:shape>
                <o:OLEObject Type="Embed" ProgID="Equation.DSMT4" ShapeID="_x0000_i3036" DrawAspect="Content" ObjectID="_1686631039" r:id="rId487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5BC032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8D1EEB2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83D5CF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CFA83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3" w:name="c17q"/>
            <w:bookmarkEnd w:id="9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3BB5E6C">
                <v:shape id="_x0000_i3037" type="#_x0000_t75" style="width:9pt;height:14.25pt" o:ole="">
                  <v:imagedata r:id="rId488" o:title=""/>
                </v:shape>
                <o:OLEObject Type="Embed" ProgID="Equation.DSMT4" ShapeID="_x0000_i3037" DrawAspect="Content" ObjectID="_1686631040" r:id="rId4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162223D6">
                <v:shape id="_x0000_i3038" type="#_x0000_t75" style="width:38.25pt;height:15.75pt" o:ole="">
                  <v:imagedata r:id="rId490" o:title=""/>
                </v:shape>
                <o:OLEObject Type="Embed" ProgID="Equation.DSMT4" ShapeID="_x0000_i3038" DrawAspect="Content" ObjectID="_1686631041" r:id="rId4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phân biệt ta có được bao nhiêu vect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ơ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405" w14:anchorId="36C590F9">
                <v:shape id="_x0000_i3039" type="#_x0000_t75" style="width:9.75pt;height:20.25pt" o:ole="">
                  <v:imagedata r:id="rId492" o:title=""/>
                </v:shape>
                <o:OLEObject Type="Embed" ProgID="Equation.DSMT4" ShapeID="_x0000_i3039" DrawAspect="Content" ObjectID="_1686631042" r:id="rId4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đều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95" w:dyaOrig="315" w14:anchorId="54577E31">
                <v:shape id="_x0000_i3040" type="#_x0000_t75" style="width:24.75pt;height:15.75pt" o:ole="">
                  <v:imagedata r:id="rId494" o:title=""/>
                </v:shape>
                <o:OLEObject Type="Embed" ProgID="Equation.DSMT4" ShapeID="_x0000_i3040" DrawAspect="Content" ObjectID="_1686631043" r:id="rId4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B91008F">
                <v:shape id="_x0000_i3041" type="#_x0000_t75" style="width:12.75pt;height:12.75pt" o:ole="">
                  <v:imagedata r:id="rId496" o:title=""/>
                </v:shape>
                <o:OLEObject Type="Embed" ProgID="Equation.DSMT4" ShapeID="_x0000_i3041" DrawAspect="Content" ObjectID="_1686631044" r:id="rId4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374226A" w14:textId="26DA125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4" w:name="c1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44CF30DC">
                <v:shape id="_x0000_i3042" type="#_x0000_t75" style="width:9pt;height:13.5pt" o:ole="">
                  <v:imagedata r:id="rId498" o:title=""/>
                </v:shape>
                <o:OLEObject Type="Embed" ProgID="Equation.DSMT4" ShapeID="_x0000_i3042" DrawAspect="Content" ObjectID="_1686631045" r:id="rId4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5" w:name="c17b"/>
            <w:bookmarkEnd w:id="9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B9249A1">
                <v:shape id="_x0000_i3043" type="#_x0000_t75" style="width:9.75pt;height:13.5pt" o:ole="">
                  <v:imagedata r:id="rId500" o:title=""/>
                </v:shape>
                <o:OLEObject Type="Embed" ProgID="Equation.DSMT4" ShapeID="_x0000_i3043" DrawAspect="Content" ObjectID="_1686631046" r:id="rId5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7c"/>
            <w:bookmarkEnd w:id="9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61F79EF">
                <v:shape id="_x0000_i3044" type="#_x0000_t75" style="width:9pt;height:14.25pt" o:ole="">
                  <v:imagedata r:id="rId502" o:title=""/>
                </v:shape>
                <o:OLEObject Type="Embed" ProgID="Equation.DSMT4" ShapeID="_x0000_i3044" DrawAspect="Content" ObjectID="_1686631047" r:id="rId5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7d"/>
            <w:bookmarkEnd w:id="9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0959480">
                <v:shape id="_x0000_i3045" type="#_x0000_t75" style="width:9.75pt;height:14.25pt" o:ole="">
                  <v:imagedata r:id="rId504" o:title=""/>
                </v:shape>
                <o:OLEObject Type="Embed" ProgID="Equation.DSMT4" ShapeID="_x0000_i3045" DrawAspect="Content" ObjectID="_1686631048" r:id="rId50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7"/>
          <w:p w14:paraId="5959025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9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BBA889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01F4859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238D3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18q"/>
            <w:bookmarkEnd w:id="98"/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hai vectơ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345" w14:anchorId="156EC1B4">
                <v:shape id="_x0000_i3046" type="#_x0000_t75" style="width:38.25pt;height:17.25pt" o:ole="">
                  <v:imagedata r:id="rId506" o:title=""/>
                </v:shape>
                <o:OLEObject Type="Embed" ProgID="Equation.DSMT4" ShapeID="_x0000_i3046" DrawAspect="Content" ObjectID="_1686631049" r:id="rId50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345" w14:anchorId="5509C9A4">
                <v:shape id="_x0000_i3047" type="#_x0000_t75" style="width:38.25pt;height:17.25pt" o:ole="">
                  <v:imagedata r:id="rId508" o:title=""/>
                </v:shape>
                <o:OLEObject Type="Embed" ProgID="Equation.DSMT4" ShapeID="_x0000_i3047" DrawAspect="Content" ObjectID="_1686631050" r:id="rId5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vectơ không.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60" w:dyaOrig="345" w14:anchorId="73897BB5">
                <v:shape id="_x0000_i3048" type="#_x0000_t75" style="width:48pt;height:17.25pt" o:ole="">
                  <v:imagedata r:id="rId510" o:title=""/>
                </v:shape>
                <o:OLEObject Type="Embed" ProgID="Equation.DSMT4" ShapeID="_x0000_i3048" DrawAspect="Content" ObjectID="_1686631051" r:id="rId51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khi và chỉ khi</w:t>
            </w:r>
          </w:p>
          <w:p w14:paraId="4FECBCD6" w14:textId="21D0CC72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9" w:name="c18a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Giá của vectơ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7C5BB481">
                <v:shape id="_x0000_i3049" type="#_x0000_t75" style="width:9.75pt;height:17.25pt" o:ole="">
                  <v:imagedata r:id="rId512" o:title=""/>
                </v:shape>
                <o:OLEObject Type="Embed" ProgID="Equation.DSMT4" ShapeID="_x0000_i3049" DrawAspect="Content" ObjectID="_1686631052" r:id="rId5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6528AC7A">
                <v:shape id="_x0000_i3050" type="#_x0000_t75" style="width:9.75pt;height:17.25pt" o:ole="">
                  <v:imagedata r:id="rId514" o:title=""/>
                </v:shape>
                <o:OLEObject Type="Embed" ProgID="Equation.DSMT4" ShapeID="_x0000_i3050" DrawAspect="Content" ObjectID="_1686631053" r:id="rId5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trùng nhau.</w:t>
            </w:r>
          </w:p>
          <w:p w14:paraId="48153961" w14:textId="3C459416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00" w:name="c18b"/>
            <w:bookmarkEnd w:id="99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646DA8A6">
                <v:shape id="_x0000_i3051" type="#_x0000_t75" style="width:9.75pt;height:17.25pt" o:ole="">
                  <v:imagedata r:id="rId512" o:title=""/>
                </v:shape>
                <o:OLEObject Type="Embed" ProgID="Equation.DSMT4" ShapeID="_x0000_i3051" DrawAspect="Content" ObjectID="_1686631054" r:id="rId5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5DEBCA76">
                <v:shape id="_x0000_i3052" type="#_x0000_t75" style="width:9.75pt;height:17.25pt" o:ole="">
                  <v:imagedata r:id="rId517" o:title=""/>
                </v:shape>
                <o:OLEObject Type="Embed" ProgID="Equation.DSMT4" ShapeID="_x0000_i3052" DrawAspect="Content" ObjectID="_1686631055" r:id="rId5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71471DB2" w14:textId="2F714971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01" w:name="c18c"/>
            <w:bookmarkEnd w:id="100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39C2E8C2">
                <v:shape id="_x0000_i3053" type="#_x0000_t75" style="width:9.75pt;height:17.25pt" o:ole="">
                  <v:imagedata r:id="rId512" o:title=""/>
                </v:shape>
                <o:OLEObject Type="Embed" ProgID="Equation.DSMT4" ShapeID="_x0000_i3053" DrawAspect="Content" ObjectID="_1686631056" r:id="rId5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056836CB">
                <v:shape id="_x0000_i3054" type="#_x0000_t75" style="width:9.75pt;height:17.25pt" o:ole="">
                  <v:imagedata r:id="rId517" o:title=""/>
                </v:shape>
                <o:OLEObject Type="Embed" ProgID="Equation.DSMT4" ShapeID="_x0000_i3054" DrawAspect="Content" ObjectID="_1686631057" r:id="rId5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hướng và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720" w:dyaOrig="480" w14:anchorId="0A0AB4D5">
                <v:shape id="_x0000_i3055" type="#_x0000_t75" style="width:36pt;height:24pt" o:ole="">
                  <v:imagedata r:id="rId521" o:title=""/>
                </v:shape>
                <o:OLEObject Type="Embed" ProgID="Equation.DSMT4" ShapeID="_x0000_i3055" DrawAspect="Content" ObjectID="_1686631058" r:id="rId5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4B1F3D" w14:textId="74CD6C13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02" w:name="c18d"/>
            <w:bookmarkEnd w:id="101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1440" w:dyaOrig="465" w14:anchorId="57C813DD">
                <v:shape id="_x0000_i3056" type="#_x0000_t75" style="width:1in;height:23.25pt" o:ole="">
                  <v:imagedata r:id="rId523" o:title=""/>
                </v:shape>
                <o:OLEObject Type="Embed" ProgID="Equation.DSMT4" ShapeID="_x0000_i3056" DrawAspect="Content" ObjectID="_1686631059" r:id="rId5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6CFA3E7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3AB311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F734E8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B5D9B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3" w:name="c19q"/>
            <w:bookmarkEnd w:id="10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1AEDFE0">
                <v:shape id="_x0000_i3057" type="#_x0000_t75" style="width:27.75pt;height:14.25pt" o:ole="">
                  <v:imagedata r:id="rId525" o:title=""/>
                </v:shape>
                <o:OLEObject Type="Embed" ProgID="Equation.DSMT4" ShapeID="_x0000_i3057" DrawAspect="Content" ObjectID="_1686631060" r:id="rId5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1CCF5F02">
                <v:shape id="_x0000_i3058" type="#_x0000_t75" style="width:46.5pt;height:15.75pt" o:ole="">
                  <v:imagedata r:id="rId527" o:title=""/>
                </v:shape>
                <o:OLEObject Type="Embed" ProgID="Equation.DSMT4" ShapeID="_x0000_i3058" DrawAspect="Content" ObjectID="_1686631061" r:id="rId5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5A7C7FE7">
                <v:shape id="_x0000_i3059" type="#_x0000_t75" style="width:66pt;height:15.75pt" o:ole="">
                  <v:imagedata r:id="rId529" o:title=""/>
                </v:shape>
                <o:OLEObject Type="Embed" ProgID="Equation.DSMT4" ShapeID="_x0000_i3059" DrawAspect="Content" ObjectID="_1686631062" r:id="rId5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bao nhiêu véctơ bằng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7543B940">
                <v:shape id="_x0000_i3060" type="#_x0000_t75" style="width:23.25pt;height:17.25pt" o:ole="">
                  <v:imagedata r:id="rId531" o:title=""/>
                </v:shape>
                <o:OLEObject Type="Embed" ProgID="Equation.DSMT4" ShapeID="_x0000_i3060" DrawAspect="Content" ObjectID="_1686631063" r:id="rId5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(không kể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4226C183">
                <v:shape id="_x0000_i3061" type="#_x0000_t75" style="width:23.25pt;height:17.25pt" o:ole="">
                  <v:imagedata r:id="rId533" o:title=""/>
                </v:shape>
                <o:OLEObject Type="Embed" ProgID="Equation.DSMT4" ShapeID="_x0000_i3061" DrawAspect="Content" ObjectID="_1686631064" r:id="rId53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) có điểm đầu và điểm cuối là hai trong các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63DAA2C4">
                <v:shape id="_x0000_i3062" type="#_x0000_t75" style="width:90.75pt;height:15.75pt" o:ole="">
                  <v:imagedata r:id="rId535" o:title=""/>
                </v:shape>
                <o:OLEObject Type="Embed" ProgID="Equation.DSMT4" ShapeID="_x0000_i3062" DrawAspect="Content" ObjectID="_1686631065" r:id="rId5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76DC528" w14:textId="2891A3DE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4" w:name="c1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5A333C9">
                <v:shape id="_x0000_i3063" type="#_x0000_t75" style="width:6.75pt;height:12.75pt" o:ole="">
                  <v:imagedata r:id="rId537" o:title=""/>
                </v:shape>
                <o:OLEObject Type="Embed" ProgID="Equation.DSMT4" ShapeID="_x0000_i3063" DrawAspect="Content" ObjectID="_1686631066" r:id="rId53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5" w:name="c19b"/>
            <w:bookmarkEnd w:id="10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55" w14:anchorId="71068626">
                <v:shape id="_x0000_i3064" type="#_x0000_t75" style="width:9pt;height:12.75pt" o:ole="">
                  <v:imagedata r:id="rId539" o:title=""/>
                </v:shape>
                <o:OLEObject Type="Embed" ProgID="Equation.DSMT4" ShapeID="_x0000_i3064" DrawAspect="Content" ObjectID="_1686631067" r:id="rId5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19c"/>
            <w:bookmarkEnd w:id="10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9315631" w14:textId="6BF9EAB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55" w14:anchorId="225561BC">
                <v:shape id="_x0000_i3065" type="#_x0000_t75" style="width:9pt;height:12.75pt" o:ole="">
                  <v:imagedata r:id="rId541" o:title=""/>
                </v:shape>
                <o:OLEObject Type="Embed" ProgID="Equation.DSMT4" ShapeID="_x0000_i3065" DrawAspect="Content" ObjectID="_1686631068" r:id="rId5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7" w:name="c19d"/>
            <w:bookmarkEnd w:id="10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0931B93">
                <v:shape id="_x0000_i3066" type="#_x0000_t75" style="width:9pt;height:14.25pt" o:ole="">
                  <v:imagedata r:id="rId543" o:title=""/>
                </v:shape>
                <o:OLEObject Type="Embed" ProgID="Equation.DSMT4" ShapeID="_x0000_i3066" DrawAspect="Content" ObjectID="_1686631069" r:id="rId5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7"/>
          <w:p w14:paraId="14C4544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E28774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073B52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992FC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08" w:name="c20q"/>
            <w:bookmarkEnd w:id="10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20: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các vectơ (khác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330" w14:anchorId="6695ABAB">
                <v:shape id="_x0000_i3067" type="#_x0000_t75" style="width:9pt;height:16.5pt" o:ole="">
                  <v:imagedata r:id="rId545" o:title=""/>
                </v:shape>
                <o:OLEObject Type="Embed" ProgID="Equation.DSMT4" ShapeID="_x0000_i3067" DrawAspect="Content" ObjectID="_1686631070" r:id="rId5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) có điểm đầu và điểm cuối là các đỉnh của hình vuông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16E7B416">
                <v:shape id="_x0000_i3068" type="#_x0000_t75" style="width:36pt;height:13.5pt" o:ole="">
                  <v:imagedata r:id="rId547" o:title=""/>
                </v:shape>
                <o:OLEObject Type="Embed" ProgID="Equation.DSMT4" ShapeID="_x0000_i3068" DrawAspect="Content" ObjectID="_1686631071" r:id="rId5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0CB5DFB" w14:textId="1C40C7E1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9" w:name="c20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51F47839">
                <v:shape id="_x0000_i3069" type="#_x0000_t75" style="width:15pt;height:13.5pt" o:ole="">
                  <v:imagedata r:id="rId549" o:title=""/>
                </v:shape>
                <o:OLEObject Type="Embed" ProgID="Equation.DSMT4" ShapeID="_x0000_i3069" DrawAspect="Content" ObjectID="_1686631072" r:id="rId55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0" w:name="c20b"/>
            <w:bookmarkEnd w:id="10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2AB50072">
                <v:shape id="_x0000_i3070" type="#_x0000_t75" style="width:13.5pt;height:13.5pt" o:ole="">
                  <v:imagedata r:id="rId551" o:title=""/>
                </v:shape>
                <o:OLEObject Type="Embed" ProgID="Equation.DSMT4" ShapeID="_x0000_i3070" DrawAspect="Content" ObjectID="_1686631073" r:id="rId55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1" w:name="c20c"/>
            <w:bookmarkEnd w:id="11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7CDED1CE">
                <v:shape id="_x0000_i3071" type="#_x0000_t75" style="width:15pt;height:13.5pt" o:ole="">
                  <v:imagedata r:id="rId553" o:title=""/>
                </v:shape>
                <o:OLEObject Type="Embed" ProgID="Equation.DSMT4" ShapeID="_x0000_i3071" DrawAspect="Content" ObjectID="_1686631074" r:id="rId55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2" w:name="c20d"/>
            <w:bookmarkEnd w:id="11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B23B51D">
                <v:shape id="_x0000_i3072" type="#_x0000_t75" style="width:13.5pt;height:13.5pt" o:ole="">
                  <v:imagedata r:id="rId555" o:title=""/>
                </v:shape>
                <o:OLEObject Type="Embed" ProgID="Equation.DSMT4" ShapeID="_x0000_i3072" DrawAspect="Content" ObjectID="_1686631075" r:id="rId55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12"/>
          <w:p w14:paraId="24E13ADB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9BA0C6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8C52826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F88DBA" w14:textId="77777777" w:rsidR="00BC346D" w:rsidRPr="00161CA9" w:rsidRDefault="00BC346D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3" w:name="c21q"/>
            <w:bookmarkEnd w:id="11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330" w14:anchorId="73E7D4F3">
                <v:shape id="_x0000_i3073" type="#_x0000_t75" style="width:19.5pt;height:16.5pt" o:ole="">
                  <v:imagedata r:id="rId557" o:title=""/>
                </v:shape>
                <o:OLEObject Type="Embed" ProgID="Equation.DSMT4" ShapeID="_x0000_i3073" DrawAspect="Content" ObjectID="_1686631076" r:id="rId55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30" w14:anchorId="1FE1700E">
                <v:shape id="_x0000_i3074" type="#_x0000_t75" style="width:9.75pt;height:16.5pt" o:ole="">
                  <v:imagedata r:id="rId559" o:title=""/>
                </v:shape>
                <o:OLEObject Type="Embed" ProgID="Equation.DSMT4" ShapeID="_x0000_i3074" DrawAspect="Content" ObjectID="_1686631077" r:id="rId56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và cho điểm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69493A4">
                <v:shape id="_x0000_i3075" type="#_x0000_t75" style="width:12pt;height:14.25pt" o:ole="">
                  <v:imagedata r:id="rId561" o:title=""/>
                </v:shape>
                <o:OLEObject Type="Embed" ProgID="Equation.DSMT4" ShapeID="_x0000_i3075" DrawAspect="Content" ObjectID="_1686631078" r:id="rId5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bao nhiêu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2CF0CA27">
                <v:shape id="_x0000_i3076" type="#_x0000_t75" style="width:12.75pt;height:13.5pt" o:ole="">
                  <v:imagedata r:id="rId563" o:title=""/>
                </v:shape>
                <o:OLEObject Type="Embed" ProgID="Equation.DSMT4" ShapeID="_x0000_i3076" DrawAspect="Content" ObjectID="_1686631079" r:id="rId564"/>
              </w:objec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10" w:dyaOrig="495" w14:anchorId="2C881043">
                <v:shape id="_x0000_i3077" type="#_x0000_t75" style="width:55.5pt;height:24.75pt" o:ole="">
                  <v:imagedata r:id="rId565" o:title=""/>
                </v:shape>
                <o:OLEObject Type="Embed" ProgID="Equation.DSMT4" ShapeID="_x0000_i3077" DrawAspect="Content" ObjectID="_1686631080" r:id="rId5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61F123" w14:textId="3F255F18" w:rsidR="00BC346D" w:rsidRPr="00161CA9" w:rsidRDefault="00BC346D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4" w:name="c21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vô số điểm.</w:t>
            </w:r>
            <w:bookmarkStart w:id="115" w:name="c21b"/>
            <w:bookmarkEnd w:id="11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70" w14:anchorId="7AE4A8DD">
                <v:shape id="_x0000_i3078" type="#_x0000_t75" style="width:6.75pt;height:13.5pt" o:ole="">
                  <v:imagedata r:id="rId567" o:title=""/>
                </v:shape>
                <o:OLEObject Type="Embed" ProgID="Equation.DSMT4" ShapeID="_x0000_i3078" DrawAspect="Content" ObjectID="_1686631081" r:id="rId5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điểm.</w:t>
            </w:r>
          </w:p>
          <w:p w14:paraId="736C9A03" w14:textId="285484F4" w:rsidR="00BC346D" w:rsidRPr="00161CA9" w:rsidRDefault="00BC346D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6" w:name="c21c"/>
            <w:bookmarkEnd w:id="11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312F0DEA">
                <v:shape id="_x0000_i3079" type="#_x0000_t75" style="width:9.75pt;height:13.5pt" o:ole="">
                  <v:imagedata r:id="rId569" o:title=""/>
                </v:shape>
                <o:OLEObject Type="Embed" ProgID="Equation.DSMT4" ShapeID="_x0000_i3079" DrawAspect="Content" ObjectID="_1686631082" r:id="rId5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điểm.</w:t>
            </w:r>
            <w:bookmarkStart w:id="117" w:name="c21d"/>
            <w:bookmarkEnd w:id="11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có điểm nào.</w:t>
            </w:r>
          </w:p>
          <w:bookmarkEnd w:id="117"/>
          <w:p w14:paraId="285D5E2D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F2AC35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FD879C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A20ACD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8" w:name="c22q"/>
            <w:bookmarkEnd w:id="118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bát giác lồi </w:t>
            </w:r>
            <w:r w:rsidRPr="00161CA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00" w:dyaOrig="360" w14:anchorId="75358593">
                <v:shape id="_x0000_i3080" type="#_x0000_t75" style="width:45pt;height:18pt" o:ole="">
                  <v:imagedata r:id="rId571" o:title=""/>
                </v:shape>
                <o:OLEObject Type="Embed" ProgID="Equation.DSMT4" ShapeID="_x0000_i3080" DrawAspect="Content" ObjectID="_1686631083" r:id="rId5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vectơ khác vectơ không có điểm đầu và điểm cuối là các đỉnh của bát giác?</w:t>
            </w:r>
          </w:p>
          <w:p w14:paraId="098541E1" w14:textId="2D8361AE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9" w:name="c2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70" w14:anchorId="215241C1">
                <v:shape id="_x0000_i3081" type="#_x0000_t75" style="width:16.5pt;height:13.5pt" o:ole="">
                  <v:imagedata r:id="rId573" o:title=""/>
                </v:shape>
                <o:OLEObject Type="Embed" ProgID="Equation.DSMT4" ShapeID="_x0000_i3081" DrawAspect="Content" ObjectID="_1686631084" r:id="rId5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22b"/>
            <w:bookmarkEnd w:id="11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6BB14B93">
                <v:shape id="_x0000_i3082" type="#_x0000_t75" style="width:15pt;height:13.5pt" o:ole="">
                  <v:imagedata r:id="rId575" o:title=""/>
                </v:shape>
                <o:OLEObject Type="Embed" ProgID="Equation.DSMT4" ShapeID="_x0000_i3082" DrawAspect="Content" ObjectID="_1686631085" r:id="rId5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22c"/>
            <w:bookmarkEnd w:id="12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583CFB53" w14:textId="2959886B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0BAD24AA">
                <v:shape id="_x0000_i3083" type="#_x0000_t75" style="width:13.5pt;height:13.5pt" o:ole="">
                  <v:imagedata r:id="rId577" o:title=""/>
                </v:shape>
                <o:OLEObject Type="Embed" ProgID="Equation.DSMT4" ShapeID="_x0000_i3083" DrawAspect="Content" ObjectID="_1686631086" r:id="rId5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2" w:name="c22d"/>
            <w:bookmarkEnd w:id="12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0C6454B8">
                <v:shape id="_x0000_i3084" type="#_x0000_t75" style="width:15pt;height:13.5pt" o:ole="">
                  <v:imagedata r:id="rId579" o:title=""/>
                </v:shape>
                <o:OLEObject Type="Embed" ProgID="Equation.DSMT4" ShapeID="_x0000_i3084" DrawAspect="Content" ObjectID="_1686631087" r:id="rId5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2"/>
          <w:p w14:paraId="36828DE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8A75D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2C605B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C5712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3" w:name="c23q"/>
            <w:bookmarkEnd w:id="123"/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bình hành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fr-FR" w:eastAsia="x-none"/>
              </w:rPr>
              <w:object w:dxaOrig="780" w:dyaOrig="255" w14:anchorId="0012CAD9">
                <v:shape id="_x0000_i3085" type="#_x0000_t75" style="width:39pt;height:12.75pt" o:ole="">
                  <v:imagedata r:id="rId581" o:title=""/>
                </v:shape>
                <o:OLEObject Type="Embed" ProgID="Equation.DSMT4" ShapeID="_x0000_i3085" DrawAspect="Content" ObjectID="_1686631088" r:id="rId5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là khẳng định đúng?</w:t>
            </w:r>
          </w:p>
          <w:p w14:paraId="47920004" w14:textId="452C4ABE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4" w:name="c23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6BFC9C8E">
                <v:shape id="_x0000_i3086" type="#_x0000_t75" style="width:21.75pt;height:18.75pt" o:ole="">
                  <v:imagedata r:id="rId583" o:title=""/>
                </v:shape>
                <o:OLEObject Type="Embed" ProgID="Equation.DSMT4" ShapeID="_x0000_i3086" DrawAspect="Content" ObjectID="_1686631089" r:id="rId584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75" w14:anchorId="550ED67E">
                <v:shape id="_x0000_i3087" type="#_x0000_t75" style="width:21pt;height:18.75pt" o:ole="">
                  <v:imagedata r:id="rId585" o:title=""/>
                </v:shape>
                <o:OLEObject Type="Embed" ProgID="Equation.DSMT4" ShapeID="_x0000_i3087" DrawAspect="Content" ObjectID="_1686631090" r:id="rId586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cùng phương, cùng hướng.</w:t>
            </w:r>
          </w:p>
          <w:p w14:paraId="47176B0D" w14:textId="5DD419E6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5" w:name="c23b"/>
            <w:bookmarkEnd w:id="124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35477E69">
                <v:shape id="_x0000_i3088" type="#_x0000_t75" style="width:21.75pt;height:18.75pt" o:ole="">
                  <v:imagedata r:id="rId587" o:title=""/>
                </v:shape>
                <o:OLEObject Type="Embed" ProgID="Equation.DSMT4" ShapeID="_x0000_i3088" DrawAspect="Content" ObjectID="_1686631091" r:id="rId588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75" w14:anchorId="12C9456F">
                <v:shape id="_x0000_i3089" type="#_x0000_t75" style="width:21pt;height:18.75pt" o:ole="">
                  <v:imagedata r:id="rId589" o:title=""/>
                </v:shape>
                <o:OLEObject Type="Embed" ProgID="Equation.DSMT4" ShapeID="_x0000_i3089" DrawAspect="Content" ObjectID="_1686631092" r:id="rId590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phương, ngược hướng.</w:t>
            </w:r>
          </w:p>
          <w:p w14:paraId="6872A424" w14:textId="286E3870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6" w:name="c23c"/>
            <w:bookmarkEnd w:id="125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65" w:dyaOrig="375" w14:anchorId="4E796B25">
                <v:shape id="_x0000_i3090" type="#_x0000_t75" style="width:23.25pt;height:18.75pt" o:ole="">
                  <v:imagedata r:id="rId591" o:title=""/>
                </v:shape>
                <o:OLEObject Type="Embed" ProgID="Equation.DSMT4" ShapeID="_x0000_i3090" DrawAspect="Content" ObjectID="_1686631093" r:id="rId592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231050A5">
                <v:shape id="_x0000_i3091" type="#_x0000_t75" style="width:21.75pt;height:18.75pt" o:ole="">
                  <v:imagedata r:id="rId593" o:title=""/>
                </v:shape>
                <o:OLEObject Type="Embed" ProgID="Equation.DSMT4" ShapeID="_x0000_i3091" DrawAspect="Content" ObjectID="_1686631094" r:id="rId594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phương, không cùng hướng.</w:t>
            </w:r>
          </w:p>
          <w:p w14:paraId="110FF1CA" w14:textId="331154F3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7" w:name="c23d"/>
            <w:bookmarkEnd w:id="126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65" w:dyaOrig="375" w14:anchorId="43F29A7D">
                <v:shape id="_x0000_i3092" type="#_x0000_t75" style="width:23.25pt;height:18.75pt" o:ole="">
                  <v:imagedata r:id="rId591" o:title=""/>
                </v:shape>
                <o:OLEObject Type="Embed" ProgID="Equation.DSMT4" ShapeID="_x0000_i3092" DrawAspect="Content" ObjectID="_1686631095" r:id="rId595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4D1D915D">
                <v:shape id="_x0000_i3093" type="#_x0000_t75" style="width:21.75pt;height:18.75pt" o:ole="">
                  <v:imagedata r:id="rId593" o:title=""/>
                </v:shape>
                <o:OLEObject Type="Embed" ProgID="Equation.DSMT4" ShapeID="_x0000_i3093" DrawAspect="Content" ObjectID="_1686631096" r:id="rId596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hướng, không cùng phương.</w:t>
            </w:r>
          </w:p>
          <w:bookmarkEnd w:id="127"/>
          <w:p w14:paraId="2BBB9DC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A01156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7C28DB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D6A994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28" w:name="c24q"/>
            <w:bookmarkEnd w:id="12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3 điểm phân biệt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735" w:dyaOrig="315" w14:anchorId="025E8278">
                <v:shape id="_x0000_i3094" type="#_x0000_t75" style="width:36.75pt;height:15.75pt" o:ole="">
                  <v:imagedata r:id="rId597" o:title=""/>
                </v:shape>
                <o:OLEObject Type="Embed" ProgID="Equation.DSMT4" ShapeID="_x0000_i3094" DrawAspect="Content" ObjectID="_1686631097" r:id="rId5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thẳng hàng theo thứ tự đó. Cặp véc-tơ nào sau đây cùng hướng?</w:t>
            </w:r>
          </w:p>
          <w:p w14:paraId="53347A04" w14:textId="2AFE56D2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9" w:name="c2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405" w:dyaOrig="315" w14:anchorId="7EBFD55C">
                <v:shape id="_x0000_i3095" type="#_x0000_t75" style="width:20.25pt;height:15.75pt" o:ole="">
                  <v:imagedata r:id="rId599" o:title=""/>
                </v:shape>
                <o:OLEObject Type="Embed" ProgID="Equation.DSMT4" ShapeID="_x0000_i3095" DrawAspect="Content" ObjectID="_1686631098" r:id="rId60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330" w14:anchorId="20692B3A">
                <v:shape id="_x0000_i3096" type="#_x0000_t75" style="width:19.5pt;height:16.5pt" o:ole="">
                  <v:imagedata r:id="rId601" o:title=""/>
                </v:shape>
                <o:OLEObject Type="Embed" ProgID="Equation.DSMT4" ShapeID="_x0000_i3096" DrawAspect="Content" ObjectID="_1686631099" r:id="rId60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30" w:name="c24b"/>
            <w:bookmarkEnd w:id="12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420" w:dyaOrig="330" w14:anchorId="7DAC23C3">
                <v:shape id="_x0000_i3097" type="#_x0000_t75" style="width:21pt;height:16.5pt" o:ole="">
                  <v:imagedata r:id="rId603" o:title=""/>
                </v:shape>
                <o:OLEObject Type="Embed" ProgID="Equation.DSMT4" ShapeID="_x0000_i3097" DrawAspect="Content" ObjectID="_1686631100" r:id="rId60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330" w14:anchorId="4FE4EBEC">
                <v:shape id="_x0000_i3098" type="#_x0000_t75" style="width:19.5pt;height:16.5pt" o:ole="">
                  <v:imagedata r:id="rId605" o:title=""/>
                </v:shape>
                <o:OLEObject Type="Embed" ProgID="Equation.DSMT4" ShapeID="_x0000_i3098" DrawAspect="Content" ObjectID="_1686631101" r:id="rId60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F39D0FC" w14:textId="47719FCC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24c"/>
            <w:bookmarkEnd w:id="13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90" w:dyaOrig="315" w14:anchorId="1C3B8EC9">
                <v:shape id="_x0000_i3099" type="#_x0000_t75" style="width:19.5pt;height:15.75pt" o:ole="">
                  <v:imagedata r:id="rId607" o:title=""/>
                </v:shape>
                <o:OLEObject Type="Embed" ProgID="Equation.DSMT4" ShapeID="_x0000_i3099" DrawAspect="Content" ObjectID="_1686631102" r:id="rId60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05" w:dyaOrig="330" w14:anchorId="33E16486">
                <v:shape id="_x0000_i3100" type="#_x0000_t75" style="width:20.25pt;height:16.5pt" o:ole="">
                  <v:imagedata r:id="rId609" o:title=""/>
                </v:shape>
                <o:OLEObject Type="Embed" ProgID="Equation.DSMT4" ShapeID="_x0000_i3100" DrawAspect="Content" ObjectID="_1686631103" r:id="rId61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32" w:name="c24d"/>
            <w:bookmarkEnd w:id="13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405" w:dyaOrig="315" w14:anchorId="68DA48A9">
                <v:shape id="_x0000_i3101" type="#_x0000_t75" style="width:20.25pt;height:15.75pt" o:ole="">
                  <v:imagedata r:id="rId611" o:title=""/>
                </v:shape>
                <o:OLEObject Type="Embed" ProgID="Equation.DSMT4" ShapeID="_x0000_i3101" DrawAspect="Content" ObjectID="_1686631104" r:id="rId61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05" w:dyaOrig="330" w14:anchorId="19226F63">
                <v:shape id="_x0000_i3102" type="#_x0000_t75" style="width:20.25pt;height:16.5pt" o:ole="">
                  <v:imagedata r:id="rId613" o:title=""/>
                </v:shape>
                <o:OLEObject Type="Embed" ProgID="Equation.DSMT4" ShapeID="_x0000_i3102" DrawAspect="Content" ObjectID="_1686631105" r:id="rId61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32"/>
          <w:p w14:paraId="08130BB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B65AB4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13BED4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C2CB7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3" w:name="c25q"/>
            <w:bookmarkEnd w:id="13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Phát biểu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50574D7" w14:textId="6F0B192F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4" w:name="c2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Hai vectơ cùng hướng thì cùng phương.</w:t>
            </w:r>
          </w:p>
          <w:p w14:paraId="6D6054AA" w14:textId="5BD5B6F2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5" w:name="c25b"/>
            <w:bookmarkEnd w:id="13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Độ dài của vec tơ là khoảng cách giữa điểm đầu và điểm cuối của vec tơ đó.</w:t>
            </w:r>
          </w:p>
          <w:p w14:paraId="239CE1A4" w14:textId="5EDDB911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6" w:name="c25c"/>
            <w:bookmarkEnd w:id="13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Hai vec tơ cùng phương thì cùng hướng.</w:t>
            </w:r>
          </w:p>
          <w:p w14:paraId="54890900" w14:textId="727BC1C5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7" w:name="c25d"/>
            <w:bookmarkEnd w:id="13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Vec tơ là đoạn thẳng có hướng.</w:t>
            </w:r>
          </w:p>
          <w:bookmarkEnd w:id="137"/>
          <w:p w14:paraId="282B1639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8005EA7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633256E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09C67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8" w:name="c26q"/>
            <w:bookmarkEnd w:id="13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917E355">
                <v:shape id="_x0000_i3103" type="#_x0000_t75" style="width:15.75pt;height:12.75pt" o:ole="">
                  <v:imagedata r:id="rId615" o:title=""/>
                </v:shape>
                <o:OLEObject Type="Embed" ProgID="Equation.DSMT4" ShapeID="_x0000_i3103" DrawAspect="Content" ObjectID="_1686631106" r:id="rId616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,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47920D4">
                <v:shape id="_x0000_i3104" type="#_x0000_t75" style="width:14.25pt;height:14.25pt" o:ole="">
                  <v:imagedata r:id="rId617" o:title=""/>
                </v:shape>
                <o:OLEObject Type="Embed" ProgID="Equation.DSMT4" ShapeID="_x0000_i3104" DrawAspect="Content" ObjectID="_1686631107" r:id="rId618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,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5ED1C8A">
                <v:shape id="_x0000_i3105" type="#_x0000_t75" style="width:12pt;height:12.75pt" o:ole="">
                  <v:imagedata r:id="rId619" o:title=""/>
                </v:shape>
                <o:OLEObject Type="Embed" ProgID="Equation.DSMT4" ShapeID="_x0000_i3105" DrawAspect="Content" ObjectID="_1686631108" r:id="rId6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thẳng hàng trong đó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46CA476">
                <v:shape id="_x0000_i3106" type="#_x0000_t75" style="width:14.25pt;height:14.25pt" o:ole="">
                  <v:imagedata r:id="rId621" o:title=""/>
                </v:shape>
                <o:OLEObject Type="Embed" ProgID="Equation.DSMT4" ShapeID="_x0000_i3106" DrawAspect="Content" ObjectID="_1686631109" r:id="rId6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nằm giữa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6EE23E6">
                <v:shape id="_x0000_i3107" type="#_x0000_t75" style="width:15.75pt;height:12.75pt" o:ole="">
                  <v:imagedata r:id="rId623" o:title=""/>
                </v:shape>
                <o:OLEObject Type="Embed" ProgID="Equation.DSMT4" ShapeID="_x0000_i3107" DrawAspect="Content" ObjectID="_1686631110" r:id="rId6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8E41102">
                <v:shape id="_x0000_i3108" type="#_x0000_t75" style="width:12pt;height:12.75pt" o:ole="">
                  <v:imagedata r:id="rId625" o:title=""/>
                </v:shape>
                <o:OLEObject Type="Embed" ProgID="Equation.DSMT4" ShapeID="_x0000_i3108" DrawAspect="Content" ObjectID="_1686631111" r:id="rId6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khi đó các cặp véc tơ nào sau đây cùng hướng?</w:t>
            </w:r>
          </w:p>
          <w:p w14:paraId="39103DCB" w14:textId="54399AE3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39" w:name="c2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106D6D7E">
                <v:shape id="_x0000_i3109" type="#_x0000_t75" style="width:23.25pt;height:17.25pt" o:ole="">
                  <v:imagedata r:id="rId627" o:title=""/>
                </v:shape>
                <o:OLEObject Type="Embed" ProgID="Equation.DSMT4" ShapeID="_x0000_i3109" DrawAspect="Content" ObjectID="_1686631112" r:id="rId6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15" w14:anchorId="510E469A">
                <v:shape id="_x0000_i3110" type="#_x0000_t75" style="width:21.75pt;height:15.75pt" o:ole="">
                  <v:imagedata r:id="rId629" o:title=""/>
                </v:shape>
                <o:OLEObject Type="Embed" ProgID="Equation.DSMT4" ShapeID="_x0000_i3110" DrawAspect="Content" ObjectID="_1686631113" r:id="rId6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0" w:name="c26b"/>
            <w:bookmarkEnd w:id="13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2BB754E4">
                <v:shape id="_x0000_i3111" type="#_x0000_t75" style="width:23.25pt;height:17.25pt" o:ole="">
                  <v:imagedata r:id="rId631" o:title=""/>
                </v:shape>
                <o:OLEObject Type="Embed" ProgID="Equation.DSMT4" ShapeID="_x0000_i3111" DrawAspect="Content" ObjectID="_1686631114" r:id="rId6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33408B97">
                <v:shape id="_x0000_i3112" type="#_x0000_t75" style="width:21pt;height:17.25pt" o:ole="">
                  <v:imagedata r:id="rId633" o:title=""/>
                </v:shape>
                <o:OLEObject Type="Embed" ProgID="Equation.DSMT4" ShapeID="_x0000_i3112" DrawAspect="Content" ObjectID="_1686631115" r:id="rId63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F1F57CF" w14:textId="1BDB986F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1" w:name="c26c"/>
            <w:bookmarkEnd w:id="14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345" w14:anchorId="4E37F4C0">
                <v:shape id="_x0000_i3113" type="#_x0000_t75" style="width:24pt;height:17.25pt" o:ole="">
                  <v:imagedata r:id="rId635" o:title=""/>
                </v:shape>
                <o:OLEObject Type="Embed" ProgID="Equation.DSMT4" ShapeID="_x0000_i3113" DrawAspect="Content" ObjectID="_1686631116" r:id="rId6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53B53BDF">
                <v:shape id="_x0000_i3114" type="#_x0000_t75" style="width:20.25pt;height:17.25pt" o:ole="">
                  <v:imagedata r:id="rId637" o:title=""/>
                </v:shape>
                <o:OLEObject Type="Embed" ProgID="Equation.DSMT4" ShapeID="_x0000_i3114" DrawAspect="Content" ObjectID="_1686631117" r:id="rId63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2" w:name="c26d"/>
            <w:bookmarkEnd w:id="14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15" w14:anchorId="6AC6B6D8">
                <v:shape id="_x0000_i3115" type="#_x0000_t75" style="width:21.75pt;height:15.75pt" o:ole="">
                  <v:imagedata r:id="rId639" o:title=""/>
                </v:shape>
                <o:OLEObject Type="Embed" ProgID="Equation.DSMT4" ShapeID="_x0000_i3115" DrawAspect="Content" ObjectID="_1686631118" r:id="rId6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64617EB1">
                <v:shape id="_x0000_i3116" type="#_x0000_t75" style="width:21pt;height:17.25pt" o:ole="">
                  <v:imagedata r:id="rId641" o:title=""/>
                </v:shape>
                <o:OLEObject Type="Embed" ProgID="Equation.DSMT4" ShapeID="_x0000_i3116" DrawAspect="Content" ObjectID="_1686631119" r:id="rId6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42"/>
          <w:p w14:paraId="3078697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6735FE3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C0F936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3C30FD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3" w:name="c27q"/>
            <w:bookmarkEnd w:id="14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0B4640D1">
                <v:shape id="_x0000_i8085" type="#_x0000_t75" style="width:51.75pt;height:14.25pt" o:ole="">
                  <v:imagedata r:id="rId643" o:title=""/>
                </v:shape>
                <o:OLEObject Type="Embed" ProgID="Equation.DSMT4" ShapeID="_x0000_i8085" DrawAspect="Content" ObjectID="_1686631120" r:id="rId6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như hình vẽ,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15" w14:anchorId="213156B6">
                <v:shape id="_x0000_i8086" type="#_x0000_t75" style="width:21pt;height:15.75pt" o:ole="">
                  <v:imagedata r:id="rId645" o:title=""/>
                </v:shape>
                <o:OLEObject Type="Embed" ProgID="Equation.DSMT4" ShapeID="_x0000_i8086" DrawAspect="Content" ObjectID="_1686631121" r:id="rId6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hướng với vectơ nào trong các vectơ sau?</w:t>
            </w:r>
          </w:p>
          <w:p w14:paraId="29300A51" w14:textId="77777777" w:rsidR="00BC346D" w:rsidRPr="00161CA9" w:rsidRDefault="00BC346D" w:rsidP="00D42747">
            <w:pPr>
              <w:mirrorIndents/>
              <w:jc w:val="center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1FF3CEA" wp14:editId="27D0A5C4">
                  <wp:extent cx="1362075" cy="1381125"/>
                  <wp:effectExtent l="0" t="0" r="0" b="0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885F1" w14:textId="32A9319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4" w:name="c2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CD85436">
                <v:shape id="_x0000_i8087" type="#_x0000_t75" style="width:21pt;height:17.25pt" o:ole="">
                  <v:imagedata r:id="rId648" o:title=""/>
                </v:shape>
                <o:OLEObject Type="Embed" ProgID="Equation.DSMT4" ShapeID="_x0000_i8087" DrawAspect="Content" ObjectID="_1686631122" r:id="rId64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5" w:name="c27b"/>
            <w:bookmarkEnd w:id="14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1223A27E">
                <v:shape id="_x0000_i8088" type="#_x0000_t75" style="width:20.25pt;height:17.25pt" o:ole="">
                  <v:imagedata r:id="rId650" o:title=""/>
                </v:shape>
                <o:OLEObject Type="Embed" ProgID="Equation.DSMT4" ShapeID="_x0000_i8088" DrawAspect="Content" ObjectID="_1686631123" r:id="rId65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6" w:name="c27c"/>
            <w:bookmarkEnd w:id="14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7C1D6D73">
                <v:shape id="_x0000_i8089" type="#_x0000_t75" style="width:18.75pt;height:15.75pt" o:ole="">
                  <v:imagedata r:id="rId652" o:title=""/>
                </v:shape>
                <o:OLEObject Type="Embed" ProgID="Equation.DSMT4" ShapeID="_x0000_i8089" DrawAspect="Content" ObjectID="_1686631124" r:id="rId65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7" w:name="c27d"/>
            <w:bookmarkEnd w:id="14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45" w14:anchorId="0FFCBF07">
                <v:shape id="_x0000_i8090" type="#_x0000_t75" style="width:21.75pt;height:17.25pt" o:ole="">
                  <v:imagedata r:id="rId654" o:title=""/>
                </v:shape>
                <o:OLEObject Type="Embed" ProgID="Equation.DSMT4" ShapeID="_x0000_i8090" DrawAspect="Content" ObjectID="_1686631125" r:id="rId65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47"/>
          <w:p w14:paraId="6907311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F2FE38" w14:textId="45482D58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255C6F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96567E" w14:textId="77777777" w:rsidR="00BC346D" w:rsidRPr="00161CA9" w:rsidRDefault="00BC346D" w:rsidP="00161CA9">
            <w:pPr>
              <w:pStyle w:val="MTDisplayEquation"/>
              <w:numPr>
                <w:ilvl w:val="0"/>
                <w:numId w:val="0"/>
              </w:numPr>
              <w:tabs>
                <w:tab w:val="clear" w:pos="5600"/>
                <w:tab w:val="clear" w:pos="10200"/>
              </w:tabs>
              <w:spacing w:before="0" w:line="240" w:lineRule="auto"/>
              <w:contextualSpacing/>
              <w:mirrorIndents/>
              <w:jc w:val="left"/>
              <w:rPr>
                <w:rFonts w:ascii="Chu Van An" w:hAnsi="Chu Van An" w:cs="Chu Van An"/>
              </w:rPr>
            </w:pPr>
            <w:r w:rsidRPr="00161CA9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8" w:name="c28q"/>
            <w:bookmarkEnd w:id="148"/>
            <w:r w:rsidRPr="00161CA9">
              <w:rPr>
                <w:rFonts w:ascii="Chu Van An" w:hAnsi="Chu Van An" w:cs="Chu Van An"/>
                <w:b/>
                <w:color w:val="0000FF"/>
              </w:rPr>
              <w:t>28:</w:t>
            </w:r>
            <w:r w:rsidRPr="00161CA9">
              <w:rPr>
                <w:rFonts w:ascii="Chu Van An" w:hAnsi="Chu Van An" w:cs="Chu Van An"/>
              </w:rPr>
              <w:t xml:space="preserve">Cho hình chữ nhật </w:t>
            </w:r>
            <w:r w:rsidRPr="00161CA9">
              <w:rPr>
                <w:rFonts w:ascii="Chu Van An" w:hAnsi="Chu Van An" w:cs="Chu Van An"/>
                <w:position w:val="-6"/>
              </w:rPr>
              <w:object w:dxaOrig="720" w:dyaOrig="285" w14:anchorId="6E3938E5">
                <v:shape id="_x0000_i8091" type="#_x0000_t75" style="width:36pt;height:14.25pt" o:ole="">
                  <v:imagedata r:id="rId656" o:title=""/>
                </v:shape>
                <o:OLEObject Type="Embed" ProgID="Equation.DSMT4" ShapeID="_x0000_i8091" DrawAspect="Content" ObjectID="_1686631126" r:id="rId657"/>
              </w:object>
            </w:r>
            <w:r w:rsidRPr="00161CA9">
              <w:rPr>
                <w:rFonts w:ascii="Chu Van An" w:hAnsi="Chu Van An" w:cs="Chu Van An"/>
              </w:rPr>
              <w:t>. Nhận xét các khẳng định sau:</w:t>
            </w:r>
          </w:p>
          <w:p w14:paraId="5E810094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sz w:val="24"/>
                <w:szCs w:val="24"/>
              </w:rPr>
              <w:t>(1)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2448A2BA">
                <v:shape id="_x0000_i8092" type="#_x0000_t75" style="width:20.25pt;height:15.75pt" o:ole="">
                  <v:imagedata r:id="rId658" o:title=""/>
                </v:shape>
                <o:OLEObject Type="Embed" ProgID="Equation.DSMT4" ShapeID="_x0000_i8092" DrawAspect="Content" ObjectID="_1686631127" r:id="rId65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405" w:dyaOrig="345" w14:anchorId="11978507">
                <v:shape id="_x0000_i8093" type="#_x0000_t75" style="width:20.25pt;height:17.25pt" o:ole="">
                  <v:imagedata r:id="rId660" o:title=""/>
                </v:shape>
                <o:OLEObject Type="Embed" ProgID="Equation.DSMT4" ShapeID="_x0000_i8093" DrawAspect="Content" ObjectID="_1686631128" r:id="rId66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ngược hướng.</w:t>
            </w:r>
          </w:p>
          <w:p w14:paraId="160021A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sz w:val="24"/>
                <w:szCs w:val="24"/>
              </w:rPr>
              <w:t>(2)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CD70DA5">
                <v:shape id="_x0000_i8094" type="#_x0000_t75" style="width:21pt;height:17.25pt" o:ole="">
                  <v:imagedata r:id="rId662" o:title=""/>
                </v:shape>
                <o:OLEObject Type="Embed" ProgID="Equation.DSMT4" ShapeID="_x0000_i8094" DrawAspect="Content" ObjectID="_1686631129" r:id="rId6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6133644E">
                <v:shape id="_x0000_i8095" type="#_x0000_t75" style="width:20.25pt;height:15.75pt" o:ole="">
                  <v:imagedata r:id="rId664" o:title=""/>
                </v:shape>
                <o:OLEObject Type="Embed" ProgID="Equation.DSMT4" ShapeID="_x0000_i8095" DrawAspect="Content" ObjectID="_1686631130" r:id="rId6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ngược hướng.</w:t>
            </w:r>
          </w:p>
          <w:p w14:paraId="1E18E9FA" w14:textId="1F4F6D47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9" w:name="c28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sai, (2) đúng.</w:t>
            </w:r>
            <w:bookmarkStart w:id="150" w:name="c28b"/>
            <w:bookmarkEnd w:id="14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và (2) đều sai.</w:t>
            </w:r>
          </w:p>
          <w:p w14:paraId="3CD4E686" w14:textId="60395FAC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8c"/>
            <w:bookmarkEnd w:id="15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và (2) đều đúng.</w:t>
            </w:r>
            <w:bookmarkStart w:id="152" w:name="c28d"/>
            <w:bookmarkEnd w:id="15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đúng, (2) sai.</w:t>
            </w:r>
          </w:p>
          <w:bookmarkEnd w:id="152"/>
          <w:p w14:paraId="4E9C803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4EEA5A6" w14:textId="7D0074F0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68A482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BDEC2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3" w:name="c29q"/>
            <w:bookmarkEnd w:id="15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50" w:dyaOrig="285" w14:anchorId="0B9BFDCC">
                <v:shape id="_x0000_i8096" type="#_x0000_t75" style="width:52.5pt;height:14.25pt" o:ole="">
                  <v:imagedata r:id="rId666" o:title=""/>
                </v:shape>
                <o:OLEObject Type="Embed" ProgID="Equation.DSMT4" ShapeID="_x0000_i8096" DrawAspect="Content" ObjectID="_1686631131" r:id="rId6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7A643F71">
                <v:shape id="_x0000_i8097" type="#_x0000_t75" style="width:14.25pt;height:14.25pt" o:ole="">
                  <v:imagedata r:id="rId668" o:title=""/>
                </v:shape>
                <o:OLEObject Type="Embed" ProgID="Equation.DSMT4" ShapeID="_x0000_i8097" DrawAspect="Content" ObjectID="_1686631132" r:id="rId6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Số các vectơ khác vectơ - không, cùng phương với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2E2C510">
                <v:shape id="_x0000_i8098" type="#_x0000_t75" style="width:21pt;height:17.25pt" o:ole="">
                  <v:imagedata r:id="rId670" o:title=""/>
                </v:shape>
                <o:OLEObject Type="Embed" ProgID="Equation.DSMT4" ShapeID="_x0000_i8098" DrawAspect="Content" ObjectID="_1686631133" r:id="rId6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có điểm đầu và điểm cuối là các đỉnh của lục giác là</w:t>
            </w:r>
          </w:p>
          <w:p w14:paraId="5418B35C" w14:textId="6A048D0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4" w:name="c2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00AEF020">
                <v:shape id="_x0000_i8099" type="#_x0000_t75" style="width:12pt;height:14.25pt" o:ole="">
                  <v:imagedata r:id="rId672" o:title=""/>
                </v:shape>
                <o:OLEObject Type="Embed" ProgID="Equation.DSMT4" ShapeID="_x0000_i8099" DrawAspect="Content" ObjectID="_1686631134" r:id="rId673"/>
              </w:object>
            </w:r>
            <w:bookmarkStart w:id="155" w:name="c29b"/>
            <w:bookmarkEnd w:id="15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23EB219">
                <v:shape id="_x0000_i8100" type="#_x0000_t75" style="width:12pt;height:14.25pt" o:ole="">
                  <v:imagedata r:id="rId674" o:title=""/>
                </v:shape>
                <o:OLEObject Type="Embed" ProgID="Equation.DSMT4" ShapeID="_x0000_i8100" DrawAspect="Content" ObjectID="_1686631135" r:id="rId675"/>
              </w:object>
            </w:r>
            <w:bookmarkStart w:id="156" w:name="c29c"/>
            <w:bookmarkEnd w:id="15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A5908CE" w14:textId="046F699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A4344F2">
                <v:shape id="_x0000_i8101" type="#_x0000_t75" style="width:12pt;height:14.25pt" o:ole="">
                  <v:imagedata r:id="rId676" o:title=""/>
                </v:shape>
                <o:OLEObject Type="Embed" ProgID="Equation.DSMT4" ShapeID="_x0000_i8101" DrawAspect="Content" ObjectID="_1686631136" r:id="rId677"/>
              </w:object>
            </w:r>
            <w:bookmarkStart w:id="157" w:name="c29d"/>
            <w:bookmarkEnd w:id="15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1B8D162">
                <v:shape id="_x0000_i8102" type="#_x0000_t75" style="width:12pt;height:14.25pt" o:ole="">
                  <v:imagedata r:id="rId678" o:title=""/>
                </v:shape>
                <o:OLEObject Type="Embed" ProgID="Equation.DSMT4" ShapeID="_x0000_i8102" DrawAspect="Content" ObjectID="_1686631137" r:id="rId679"/>
              </w:object>
            </w:r>
            <w:bookmarkEnd w:id="157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4B3888D" w14:textId="15931194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B455440" w14:textId="77777777" w:rsidR="00BC346D" w:rsidRPr="00161CA9" w:rsidRDefault="00BC346D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A5E6CC1" w14:textId="1286F726" w:rsidR="00EC5D1C" w:rsidRPr="00161CA9" w:rsidRDefault="00892566" w:rsidP="00161CA9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161CA9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580DC3DD">
                <wp:extent cx="6609025" cy="1809749"/>
                <wp:effectExtent l="0" t="38100" r="20955" b="1968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809749"/>
                          <a:chOff x="-1" y="-26"/>
                          <a:chExt cx="6609025" cy="1758478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66"/>
                            <a:ext cx="6609025" cy="149768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2D905CA" w14:textId="77777777" w:rsidR="006E6CDF" w:rsidRPr="002446EF" w:rsidRDefault="006E6CDF" w:rsidP="006E6CDF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31A49AF2">
                                  <v:shape id="_x0000_i1497" type="#_x0000_t75" style="width:146.25pt;height:50.25pt" o:ole="">
                                    <v:imagedata r:id="rId38" o:title=""/>
                                  </v:shape>
                                  <o:OLEObject Type="Embed" ProgID="Equation.DSMT4" ShapeID="_x0000_i1497" DrawAspect="Content" ObjectID="_1686631336" r:id="rId680"/>
                                </w:objec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4B7566D2" w:rsidR="00E62F77" w:rsidRPr="002D1A12" w:rsidRDefault="006E6CDF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bằng nhau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7" style="width:520.4pt;height:142.5pt;mso-position-horizontal-relative:char;mso-position-vertical-relative:line" coordorigin="" coordsize="66090,1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">
                <v:shape id="Rectangle: Diagonal Corners Rounded 1" o:spid="_x0000_s1148" style="position:absolute;top:2607;width:66090;height:1497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07683;6609025,1483503;6594110,1497686;113240,1497686;0,1390003;0,14183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2D905CA" w14:textId="77777777" w:rsidR="006E6CDF" w:rsidRPr="002446EF" w:rsidRDefault="006E6CDF" w:rsidP="006E6CDF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t xml:space="preserve">Hai vectơ bằng nhau </w:t>
                        </w:r>
                        <w:r w:rsidRPr="002446EF">
                          <w:rPr>
                            <w:rFonts w:ascii="Chu Van An" w:hAnsi="Chu Van An" w:cs="Chu Van An"/>
                            <w:position w:val="-44"/>
                          </w:rPr>
                          <w:object w:dxaOrig="2940" w:dyaOrig="999" w14:anchorId="31A49AF2">
                            <v:shape id="_x0000_i1497" type="#_x0000_t75" style="width:146.25pt;height:50.25pt" o:ole="">
                              <v:imagedata r:id="rId38" o:title=""/>
                            </v:shape>
                            <o:OLEObject Type="Embed" ProgID="Equation.DSMT4" ShapeID="_x0000_i1497" DrawAspect="Content" ObjectID="_1686631336" r:id="rId681"/>
                          </w:objec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5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5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64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5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5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4B7566D2" w:rsidR="00E62F77" w:rsidRPr="002D1A12" w:rsidRDefault="006E6CDF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bằng nhau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6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161CA9" w:rsidRDefault="003051AA" w:rsidP="00161CA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5E03457" w14:textId="521F2677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18E5C50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lastRenderedPageBreak/>
        <w:t xml:space="preserve">Cho lục giác đều ABCDEF có tâm O. Số các véctơ bằng véctơ </w:t>
      </w:r>
      <w:r w:rsidRPr="00161CA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2D25A3F" wp14:editId="7ADCDC21">
            <wp:extent cx="266700" cy="2190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CA9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bằng :</w:t>
      </w:r>
    </w:p>
    <w:p w14:paraId="5D7858EE" w14:textId="19215EEA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16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190" w:dyaOrig="258" w14:anchorId="3C0D4B25">
          <v:shape id="_x0000_i1498" type="#_x0000_t75" style="width:9pt;height:13.5pt" o:ole="">
            <v:imagedata r:id="rId683" o:title=""/>
          </v:shape>
          <o:OLEObject Type="Embed" ProgID="Equation.DSMT4" ShapeID="_x0000_i1498" DrawAspect="Content" ObjectID="_1686631138" r:id="rId68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190" w:dyaOrig="258" w14:anchorId="65089405">
          <v:shape id="_x0000_i1499" type="#_x0000_t75" style="width:9pt;height:13.5pt" o:ole="">
            <v:imagedata r:id="rId685" o:title=""/>
          </v:shape>
          <o:OLEObject Type="Embed" ProgID="Equation.DSMT4" ShapeID="_x0000_i1499" DrawAspect="Content" ObjectID="_1686631139" r:id="rId68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77" w:dyaOrig="285" w14:anchorId="1523775C">
          <v:shape id="_x0000_i1500" type="#_x0000_t75" style="width:9pt;height:14.25pt" o:ole="">
            <v:imagedata r:id="rId687" o:title=""/>
          </v:shape>
          <o:OLEObject Type="Embed" ProgID="Equation.DSMT4" ShapeID="_x0000_i1500" DrawAspect="Content" ObjectID="_1686631140" r:id="rId688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90" w:dyaOrig="272" w14:anchorId="0CA6BB59">
          <v:shape id="_x0000_i1501" type="#_x0000_t75" style="width:9pt;height:13.5pt" o:ole="">
            <v:imagedata r:id="rId689" o:title=""/>
          </v:shape>
          <o:OLEObject Type="Embed" ProgID="Equation.DSMT4" ShapeID="_x0000_i1501" DrawAspect="Content" ObjectID="_1686631141" r:id="rId69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CF88391" w14:textId="77777777" w:rsidR="006E6CDF" w:rsidRPr="00161CA9" w:rsidRDefault="006E6CDF" w:rsidP="00161CA9">
      <w:pPr>
        <w:spacing w:line="240" w:lineRule="auto"/>
        <w:ind w:left="992" w:hanging="99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DC3B1A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161CA9">
        <w:rPr>
          <w:rFonts w:ascii="Chu Van An" w:hAnsi="Chu Van An" w:cs="Chu Van An"/>
          <w:b/>
          <w:noProof/>
          <w:color w:val="0033CC"/>
          <w:sz w:val="24"/>
          <w:szCs w:val="24"/>
        </w:rPr>
        <w:drawing>
          <wp:inline distT="0" distB="0" distL="0" distR="0" wp14:anchorId="05F5D581" wp14:editId="430C5E8D">
            <wp:extent cx="1914708" cy="1661822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708" cy="166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41DCC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 xml:space="preserve">Các véctơ bằng véctơ </w:t>
      </w:r>
      <w:r w:rsidRPr="00161CA9">
        <w:rPr>
          <w:rFonts w:ascii="Chu Van An" w:eastAsia="Times New Roman" w:hAnsi="Chu Van An" w:cs="Chu Van An"/>
          <w:noProof/>
          <w:position w:val="-6"/>
          <w:sz w:val="24"/>
          <w:szCs w:val="24"/>
        </w:rPr>
        <w:drawing>
          <wp:inline distT="0" distB="0" distL="0" distR="0" wp14:anchorId="4C9412E6" wp14:editId="67A5ECED">
            <wp:extent cx="266700" cy="2190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CA9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là</w:t>
      </w:r>
      <w:r w:rsidRPr="00161CA9">
        <w:rPr>
          <w:rFonts w:ascii="Chu Van An" w:hAnsi="Chu Van An" w:cs="Chu Van An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8" w:dyaOrig="312" w14:anchorId="736DFE46">
          <v:shape id="_x0000_i1502" type="#_x0000_t75" style="width:21pt;height:15.75pt" o:ole="">
            <v:imagedata r:id="rId692" o:title=""/>
          </v:shape>
          <o:OLEObject Type="Embed" ProgID="Equation.DSMT4" ShapeID="_x0000_i1502" DrawAspect="Content" ObjectID="_1686631142" r:id="rId69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8" w:dyaOrig="312" w14:anchorId="5DC0C56E">
          <v:shape id="_x0000_i1503" type="#_x0000_t75" style="width:21pt;height:15.75pt" o:ole="">
            <v:imagedata r:id="rId694" o:title=""/>
          </v:shape>
          <o:OLEObject Type="Embed" ProgID="Equation.DSMT4" ShapeID="_x0000_i1503" DrawAspect="Content" ObjectID="_1686631143" r:id="rId69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78814A4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lục giác đều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035" w:dyaOrig="285" w14:anchorId="4762EC7F">
          <v:shape id="_x0000_i1504" type="#_x0000_t75" style="width:51.75pt;height:14.25pt" o:ole="">
            <v:imagedata r:id="rId696" o:title=""/>
          </v:shape>
          <o:OLEObject Type="Embed" ProgID="Equation.DSMT4" ShapeID="_x0000_i1504" DrawAspect="Content" ObjectID="_1686631144" r:id="rId69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tâm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40" w:dyaOrig="285" w14:anchorId="39178E51">
          <v:shape id="_x0000_i1505" type="#_x0000_t75" style="width:12pt;height:14.25pt" o:ole="">
            <v:imagedata r:id="rId698" o:title=""/>
          </v:shape>
          <o:OLEObject Type="Embed" ProgID="Equation.DSMT4" ShapeID="_x0000_i1505" DrawAspect="Content" ObjectID="_1686631145" r:id="rId69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. Ba vectơ bằng vectơ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75" w:dyaOrig="315" w14:anchorId="57BB8C85">
          <v:shape id="_x0000_i1506" type="#_x0000_t75" style="width:18.75pt;height:15.75pt" o:ole="">
            <v:imagedata r:id="rId700" o:title=""/>
          </v:shape>
          <o:OLEObject Type="Embed" ProgID="Equation.DSMT4" ShapeID="_x0000_i1506" DrawAspect="Content" ObjectID="_1686631146" r:id="rId70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</w:t>
      </w:r>
    </w:p>
    <w:p w14:paraId="6A8CC93E" w14:textId="14918D0C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05" w:dyaOrig="345" w14:anchorId="510AB503">
          <v:shape id="_x0000_i1507" type="#_x0000_t75" style="width:20.25pt;height:17.25pt" o:ole="">
            <v:imagedata r:id="rId702" o:title=""/>
          </v:shape>
          <o:OLEObject Type="Embed" ProgID="Equation.DSMT4" ShapeID="_x0000_i1507" DrawAspect="Content" ObjectID="_1686631147" r:id="rId70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22CF271B">
          <v:shape id="_x0000_i1508" type="#_x0000_t75" style="width:20.25pt;height:17.25pt" o:ole="">
            <v:imagedata r:id="rId704" o:title=""/>
          </v:shape>
          <o:OLEObject Type="Embed" ProgID="Equation.DSMT4" ShapeID="_x0000_i1508" DrawAspect="Content" ObjectID="_1686631148" r:id="rId705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001C09AF">
          <v:shape id="_x0000_i1509" type="#_x0000_t75" style="width:20.25pt;height:15.75pt" o:ole="">
            <v:imagedata r:id="rId706" o:title=""/>
          </v:shape>
          <o:OLEObject Type="Embed" ProgID="Equation.DSMT4" ShapeID="_x0000_i1509" DrawAspect="Content" ObjectID="_1686631149" r:id="rId70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20" w:dyaOrig="345" w14:anchorId="4EAC2E01">
          <v:shape id="_x0000_i1510" type="#_x0000_t75" style="width:21pt;height:17.25pt" o:ole="">
            <v:imagedata r:id="rId708" o:title=""/>
          </v:shape>
          <o:OLEObject Type="Embed" ProgID="Equation.DSMT4" ShapeID="_x0000_i1510" DrawAspect="Content" ObjectID="_1686631150" r:id="rId70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3E6DB561">
          <v:shape id="_x0000_i1511" type="#_x0000_t75" style="width:21pt;height:17.25pt" o:ole="">
            <v:imagedata r:id="rId710" o:title=""/>
          </v:shape>
          <o:OLEObject Type="Embed" ProgID="Equation.DSMT4" ShapeID="_x0000_i1511" DrawAspect="Content" ObjectID="_1686631151" r:id="rId71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20" w:dyaOrig="315" w14:anchorId="11D42A60">
          <v:shape id="_x0000_i1512" type="#_x0000_t75" style="width:21pt;height:15.75pt" o:ole="">
            <v:imagedata r:id="rId712" o:title=""/>
          </v:shape>
          <o:OLEObject Type="Embed" ProgID="Equation.DSMT4" ShapeID="_x0000_i1512" DrawAspect="Content" ObjectID="_1686631152" r:id="rId713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</w:rPr>
        <w:object w:dxaOrig="405" w:dyaOrig="345" w14:anchorId="136A5A14">
          <v:shape id="_x0000_i1513" type="#_x0000_t75" style="width:20.25pt;height:17.25pt" o:ole="">
            <v:imagedata r:id="rId714" o:title=""/>
          </v:shape>
          <o:OLEObject Type="Embed" ProgID="Equation.DSMT4" ShapeID="_x0000_i1513" DrawAspect="Content" ObjectID="_1686631153" r:id="rId715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720E6364">
          <v:shape id="_x0000_i1514" type="#_x0000_t75" style="width:20.25pt;height:17.25pt" o:ole="">
            <v:imagedata r:id="rId716" o:title=""/>
          </v:shape>
          <o:OLEObject Type="Embed" ProgID="Equation.DSMT4" ShapeID="_x0000_i1514" DrawAspect="Content" ObjectID="_1686631154" r:id="rId71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20" w:dyaOrig="315" w14:anchorId="2D07E106">
          <v:shape id="_x0000_i1515" type="#_x0000_t75" style="width:21pt;height:15.75pt" o:ole="">
            <v:imagedata r:id="rId718" o:title=""/>
          </v:shape>
          <o:OLEObject Type="Embed" ProgID="Equation.DSMT4" ShapeID="_x0000_i1515" DrawAspect="Content" ObjectID="_1686631155" r:id="rId719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eastAsia="Times New Roman" w:hAnsi="Chu Van An" w:cs="Chu Van An"/>
          <w:color w:val="361FE1"/>
          <w:position w:val="-4"/>
          <w:sz w:val="24"/>
          <w:szCs w:val="24"/>
          <w:lang w:val="fr-FR"/>
        </w:rPr>
        <w:object w:dxaOrig="420" w:dyaOrig="315" w14:anchorId="22507A06">
          <v:shape id="_x0000_i1516" type="#_x0000_t75" style="width:21pt;height:15.75pt" o:ole="">
            <v:imagedata r:id="rId720" o:title=""/>
          </v:shape>
          <o:OLEObject Type="Embed" ProgID="Equation.DSMT4" ShapeID="_x0000_i1516" DrawAspect="Content" ObjectID="_1686631156" r:id="rId72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0465FFAA">
          <v:shape id="_x0000_i1517" type="#_x0000_t75" style="width:20.25pt;height:17.25pt" o:ole="">
            <v:imagedata r:id="rId722" o:title=""/>
          </v:shape>
          <o:OLEObject Type="Embed" ProgID="Equation.DSMT4" ShapeID="_x0000_i1517" DrawAspect="Content" ObjectID="_1686631157" r:id="rId72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580DDB2C">
          <v:shape id="_x0000_i1518" type="#_x0000_t75" style="width:21pt;height:17.25pt" o:ole="">
            <v:imagedata r:id="rId724" o:title=""/>
          </v:shape>
          <o:OLEObject Type="Embed" ProgID="Equation.DSMT4" ShapeID="_x0000_i1518" DrawAspect="Content" ObjectID="_1686631158" r:id="rId72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36113E6B" w14:textId="77777777" w:rsidR="006E6CDF" w:rsidRPr="00161CA9" w:rsidRDefault="006E6CDF" w:rsidP="00161CA9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E94621E" w14:textId="77777777" w:rsidR="006E6CDF" w:rsidRPr="00161CA9" w:rsidRDefault="006E6CDF" w:rsidP="00161CA9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37F2519" wp14:editId="5F8ABCEE">
            <wp:extent cx="1398948" cy="1266825"/>
            <wp:effectExtent l="0" t="0" r="0" b="0"/>
            <wp:docPr id="2124572950" name="Picture 212457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646" cy="126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4EB2C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hình bình hành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269E0C97">
          <v:shape id="_x0000_i1519" type="#_x0000_t75" style="width:36pt;height:14.25pt" o:ole="">
            <v:imagedata r:id="rId727" o:title=""/>
          </v:shape>
          <o:OLEObject Type="Embed" ProgID="Equation.DSMT4" ShapeID="_x0000_i1519" DrawAspect="Content" ObjectID="_1686631159" r:id="rId728"/>
        </w:object>
      </w:r>
      <w:r w:rsidRPr="00161CA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161CA9">
        <w:rPr>
          <w:rFonts w:ascii="Chu Van An" w:hAnsi="Chu Van An" w:cs="Chu Van An"/>
          <w:sz w:val="24"/>
          <w:szCs w:val="24"/>
        </w:rPr>
        <w:t xml:space="preserve">vectơ có điểm đầu và điểm cuối là các đỉnh của hình bình hành bằng với vectơ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1855BC06">
          <v:shape id="_x0000_i1520" type="#_x0000_t75" style="width:20.25pt;height:15.75pt" o:ole="">
            <v:imagedata r:id="rId729" o:title=""/>
          </v:shape>
          <o:OLEObject Type="Embed" ProgID="Equation.DSMT4" ShapeID="_x0000_i1520" DrawAspect="Content" ObjectID="_1686631160" r:id="rId73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là:</w:t>
      </w:r>
    </w:p>
    <w:p w14:paraId="5F3EBB64" w14:textId="64ABBB6A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35" w:dyaOrig="345" w14:anchorId="2C1AEA61">
          <v:shape id="_x0000_i1521" type="#_x0000_t75" style="width:21.75pt;height:17.25pt" o:ole="">
            <v:imagedata r:id="rId731" o:title=""/>
          </v:shape>
          <o:OLEObject Type="Embed" ProgID="Equation.DSMT4" ShapeID="_x0000_i1521" DrawAspect="Content" ObjectID="_1686631161" r:id="rId732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75" w:dyaOrig="315" w14:anchorId="1F9E478F">
          <v:shape id="_x0000_i1522" type="#_x0000_t75" style="width:18.75pt;height:15.75pt" o:ole="">
            <v:imagedata r:id="rId733" o:title=""/>
          </v:shape>
          <o:OLEObject Type="Embed" ProgID="Equation.DSMT4" ShapeID="_x0000_i1522" DrawAspect="Content" ObjectID="_1686631162" r:id="rId734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162BF4E5">
          <v:shape id="_x0000_i1523" type="#_x0000_t75" style="width:20.25pt;height:17.25pt" o:ole="">
            <v:imagedata r:id="rId735" o:title=""/>
          </v:shape>
          <o:OLEObject Type="Embed" ProgID="Equation.DSMT4" ShapeID="_x0000_i1523" DrawAspect="Content" ObjectID="_1686631163" r:id="rId736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2F5EB4A8">
          <v:shape id="_x0000_i1524" type="#_x0000_t75" style="width:21pt;height:17.25pt" o:ole="">
            <v:imagedata r:id="rId737" o:title=""/>
          </v:shape>
          <o:OLEObject Type="Embed" ProgID="Equation.DSMT4" ShapeID="_x0000_i1524" DrawAspect="Content" ObjectID="_1686631164" r:id="rId738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A7E551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814FCD0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3D1BC06" wp14:editId="19404889">
            <wp:extent cx="2171700" cy="946241"/>
            <wp:effectExtent l="0" t="0" r="0" b="6350"/>
            <wp:docPr id="2124572951" name="Picture 212457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825" cy="94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38DBC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Ta có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5F456519">
          <v:shape id="_x0000_i1525" type="#_x0000_t75" style="width:36pt;height:14.25pt" o:ole="">
            <v:imagedata r:id="rId740" o:title=""/>
          </v:shape>
          <o:OLEObject Type="Embed" ProgID="Equation.DSMT4" ShapeID="_x0000_i1525" DrawAspect="Content" ObjectID="_1686631165" r:id="rId74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161CA9">
        <w:rPr>
          <w:rFonts w:ascii="Chu Van An" w:hAnsi="Chu Van An" w:cs="Chu Van An"/>
          <w:position w:val="-30"/>
          <w:sz w:val="24"/>
          <w:szCs w:val="24"/>
        </w:rPr>
        <w:object w:dxaOrig="1125" w:dyaOrig="720" w14:anchorId="044468A5">
          <v:shape id="_x0000_i1526" type="#_x0000_t75" style="width:56.25pt;height:36pt" o:ole="">
            <v:imagedata r:id="rId742" o:title=""/>
          </v:shape>
          <o:OLEObject Type="Embed" ProgID="Equation.DSMT4" ShapeID="_x0000_i1526" DrawAspect="Content" ObjectID="_1686631166" r:id="rId74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do đó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975" w:dyaOrig="345" w14:anchorId="4F6F3F62">
          <v:shape id="_x0000_i1527" type="#_x0000_t75" style="width:48.75pt;height:17.25pt" o:ole="">
            <v:imagedata r:id="rId744" o:title=""/>
          </v:shape>
          <o:OLEObject Type="Embed" ProgID="Equation.DSMT4" ShapeID="_x0000_i1527" DrawAspect="Content" ObjectID="_1686631167" r:id="rId74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0CD1146E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hình vuông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79DF6A57">
          <v:shape id="_x0000_i1528" type="#_x0000_t75" style="width:36pt;height:14.25pt" o:ole="">
            <v:imagedata r:id="rId746" o:title=""/>
          </v:shape>
          <o:OLEObject Type="Embed" ProgID="Equation.DSMT4" ShapeID="_x0000_i1528" DrawAspect="Content" ObjectID="_1686631168" r:id="rId747"/>
        </w:object>
      </w:r>
      <w:r w:rsidRPr="00161CA9">
        <w:rPr>
          <w:rFonts w:ascii="Chu Van An" w:hAnsi="Chu Van An" w:cs="Chu Van An"/>
          <w:sz w:val="24"/>
          <w:szCs w:val="24"/>
        </w:rPr>
        <w:t>. Khẳng định nào sau đậy đúng?</w:t>
      </w:r>
    </w:p>
    <w:p w14:paraId="4C097D1A" w14:textId="114607C8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0AFF8059">
          <v:shape id="_x0000_i1529" type="#_x0000_t75" style="width:57pt;height:23.25pt" o:ole="">
            <v:imagedata r:id="rId748" o:title=""/>
          </v:shape>
          <o:OLEObject Type="Embed" ProgID="Equation.DSMT4" ShapeID="_x0000_i1529" DrawAspect="Content" ObjectID="_1686631169" r:id="rId749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06EB89D0">
          <v:shape id="_x0000_i1530" type="#_x0000_t75" style="width:48.75pt;height:17.25pt" o:ole="">
            <v:imagedata r:id="rId750" o:title=""/>
          </v:shape>
          <o:OLEObject Type="Embed" ProgID="Equation.DSMT4" ShapeID="_x0000_i1530" DrawAspect="Content" ObjectID="_1686631170" r:id="rId751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15129BE0">
          <v:shape id="_x0000_i1531" type="#_x0000_t75" style="width:48.75pt;height:17.25pt" o:ole="">
            <v:imagedata r:id="rId752" o:title=""/>
          </v:shape>
          <o:OLEObject Type="Embed" ProgID="Equation.DSMT4" ShapeID="_x0000_i1531" DrawAspect="Content" ObjectID="_1686631171" r:id="rId753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005" w:dyaOrig="345" w14:anchorId="05F29368">
          <v:shape id="_x0000_i1532" type="#_x0000_t75" style="width:50.25pt;height:17.25pt" o:ole="">
            <v:imagedata r:id="rId754" o:title=""/>
          </v:shape>
          <o:OLEObject Type="Embed" ProgID="Equation.DSMT4" ShapeID="_x0000_i1532" DrawAspect="Content" ObjectID="_1686631172" r:id="rId755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1130AE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5853BB4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b/>
          <w:i/>
          <w:color w:val="0000FF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Ta có tứ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460DA4A5">
          <v:shape id="_x0000_i1533" type="#_x0000_t75" style="width:36pt;height:14.25pt" o:ole="">
            <v:imagedata r:id="rId756" o:title=""/>
          </v:shape>
          <o:OLEObject Type="Embed" ProgID="Equation.DSMT4" ShapeID="_x0000_i1533" DrawAspect="Content" ObjectID="_1686631173" r:id="rId75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 hình vuông nên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975" w:dyaOrig="285" w14:anchorId="147219B2">
          <v:shape id="_x0000_i1534" type="#_x0000_t75" style="width:48.75pt;height:14.25pt" o:ole="">
            <v:imagedata r:id="rId758" o:title=""/>
          </v:shape>
          <o:OLEObject Type="Embed" ProgID="Equation.DSMT4" ShapeID="_x0000_i1534" DrawAspect="Content" ObjectID="_1686631174" r:id="rId75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hay </w:t>
      </w:r>
      <w:r w:rsidRPr="00161CA9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78508DA3">
          <v:shape id="_x0000_i1535" type="#_x0000_t75" style="width:57pt;height:23.25pt" o:ole="">
            <v:imagedata r:id="rId748" o:title=""/>
          </v:shape>
          <o:OLEObject Type="Embed" ProgID="Equation.DSMT4" ShapeID="_x0000_i1535" DrawAspect="Content" ObjectID="_1686631175" r:id="rId760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nên phương án A đúng.</w:t>
      </w:r>
    </w:p>
    <w:p w14:paraId="435066F2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Khẳng định nào sau đây đúng?</w:t>
      </w:r>
    </w:p>
    <w:p w14:paraId="7E8A23BB" w14:textId="5D844582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sz w:val="24"/>
          <w:szCs w:val="24"/>
        </w:rPr>
        <w:t>Hai véc tơ được gọi là bằng nhau nếu chúng cùng độ dài.</w:t>
      </w:r>
    </w:p>
    <w:p w14:paraId="1489CAA0" w14:textId="54E8E0C5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lastRenderedPageBreak/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phương và cùng độ dài.</w:t>
      </w:r>
    </w:p>
    <w:p w14:paraId="052F2230" w14:textId="4BFC9851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hướng.</w:t>
      </w:r>
    </w:p>
    <w:p w14:paraId="7C3F388A" w14:textId="4EE43B1F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hướn</w:t>
      </w:r>
      <w:r w:rsidR="006E6CDF" w:rsidRPr="00161CA9">
        <w:rPr>
          <w:rFonts w:ascii="Chu Van An" w:hAnsi="Chu Van An" w:cs="Chu Van An"/>
          <w:sz w:val="24"/>
          <w:szCs w:val="24"/>
          <w:lang w:val="vi-VN"/>
        </w:rPr>
        <w:t>g</w:t>
      </w:r>
      <w:r w:rsidR="006E6CDF" w:rsidRPr="00161CA9">
        <w:rPr>
          <w:rFonts w:ascii="Chu Van An" w:hAnsi="Chu Van An" w:cs="Chu Van An"/>
          <w:sz w:val="24"/>
          <w:szCs w:val="24"/>
        </w:rPr>
        <w:t xml:space="preserve"> và cùng độ dài.</w:t>
      </w:r>
    </w:p>
    <w:p w14:paraId="206913AD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A248BF7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Theo định nghĩa, hai véctơ bằng nhau phải thỏa mãn hai điều kiện:</w:t>
      </w:r>
    </w:p>
    <w:p w14:paraId="671A84CE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+) Cùng hướng</w:t>
      </w:r>
    </w:p>
    <w:p w14:paraId="7F65B942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161CA9">
        <w:rPr>
          <w:rFonts w:ascii="Chu Van An" w:hAnsi="Chu Van An" w:cs="Chu Van An"/>
          <w:sz w:val="24"/>
          <w:szCs w:val="24"/>
        </w:rPr>
        <w:t>+) Cùng độ dài.</w:t>
      </w:r>
    </w:p>
    <w:p w14:paraId="7C8124CA" w14:textId="77777777" w:rsidR="006E6CDF" w:rsidRPr="00161CA9" w:rsidRDefault="006E6CDF" w:rsidP="00161CA9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40" w:dyaOrig="285" w14:anchorId="4556AD76">
          <v:shape id="_x0000_i1536" type="#_x0000_t75" style="width:12pt;height:14.25pt" o:ole="">
            <v:imagedata r:id="rId761" o:title=""/>
          </v:shape>
          <o:OLEObject Type="Embed" ProgID="Equation.DSMT4" ShapeID="_x0000_i1536" DrawAspect="Content" ObjectID="_1686631176" r:id="rId762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là giao điểm hai đường chéo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285" w14:anchorId="29495C77">
          <v:shape id="_x0000_i1537" type="#_x0000_t75" style="width:21pt;height:14.25pt" o:ole="">
            <v:imagedata r:id="rId763" o:title=""/>
          </v:shape>
          <o:OLEObject Type="Embed" ProgID="Equation.DSMT4" ShapeID="_x0000_i1537" DrawAspect="Content" ObjectID="_1686631177" r:id="rId764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255" w14:anchorId="7E6CF77A">
          <v:shape id="_x0000_i1538" type="#_x0000_t75" style="width:20.25pt;height:12.75pt" o:ole="">
            <v:imagedata r:id="rId765" o:title=""/>
          </v:shape>
          <o:OLEObject Type="Embed" ProgID="Equation.DSMT4" ShapeID="_x0000_i1538" DrawAspect="Content" ObjectID="_1686631178" r:id="rId766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của hình bình hành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35" w:dyaOrig="285" w14:anchorId="355EF0A4">
          <v:shape id="_x0000_i1539" type="#_x0000_t75" style="width:36.75pt;height:14.25pt" o:ole="">
            <v:imagedata r:id="rId767" o:title=""/>
          </v:shape>
          <o:OLEObject Type="Embed" ProgID="Equation.DSMT4" ShapeID="_x0000_i1539" DrawAspect="Content" ObjectID="_1686631179" r:id="rId768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. Đẳng thức nào sau đây là đẳng thức </w:t>
      </w:r>
      <w:r w:rsidRPr="00161CA9">
        <w:rPr>
          <w:rFonts w:ascii="Chu Van An" w:hAnsi="Chu Van An" w:cs="Chu Van An"/>
          <w:b/>
          <w:color w:val="000000"/>
          <w:sz w:val="24"/>
          <w:szCs w:val="24"/>
        </w:rPr>
        <w:t>sai</w:t>
      </w:r>
      <w:r w:rsidRPr="00161CA9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016D577E" w14:textId="001560F7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05" w:dyaOrig="315" w14:anchorId="16429E05">
          <v:shape id="_x0000_i1540" type="#_x0000_t75" style="width:50.25pt;height:15.75pt" o:ole="">
            <v:imagedata r:id="rId769" o:title=""/>
          </v:shape>
          <o:OLEObject Type="Embed" ProgID="Equation.DSMT4" ShapeID="_x0000_i1540" DrawAspect="Content" ObjectID="_1686631180" r:id="rId77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14B4E283">
          <v:shape id="_x0000_i1541" type="#_x0000_t75" style="width:48.75pt;height:15.75pt" o:ole="">
            <v:imagedata r:id="rId771" o:title=""/>
          </v:shape>
          <o:OLEObject Type="Embed" ProgID="Equation.DSMT4" ShapeID="_x0000_i1541" DrawAspect="Content" ObjectID="_1686631181" r:id="rId772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7A627402">
          <v:shape id="_x0000_i1542" type="#_x0000_t75" style="width:48.75pt;height:15.75pt" o:ole="">
            <v:imagedata r:id="rId773" o:title=""/>
          </v:shape>
          <o:OLEObject Type="Embed" ProgID="Equation.DSMT4" ShapeID="_x0000_i1542" DrawAspect="Content" ObjectID="_1686631182" r:id="rId77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90" w:dyaOrig="315" w14:anchorId="2E096850">
          <v:shape id="_x0000_i1543" type="#_x0000_t75" style="width:49.5pt;height:15.75pt" o:ole="">
            <v:imagedata r:id="rId775" o:title=""/>
          </v:shape>
          <o:OLEObject Type="Embed" ProgID="Equation.DSMT4" ShapeID="_x0000_i1543" DrawAspect="Content" ObjectID="_1686631183" r:id="rId77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AC224DC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161CA9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650CEC94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025659E" wp14:editId="31893C56">
            <wp:extent cx="2200275" cy="1107885"/>
            <wp:effectExtent l="0" t="0" r="0" b="0"/>
            <wp:docPr id="2124572952" name="Picture 212457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461" cy="111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DB35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Từ hình vẽ ta thấy đẳng thức sai là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39F39B02">
          <v:shape id="_x0000_i1544" type="#_x0000_t75" style="width:48.75pt;height:15.75pt" o:ole="">
            <v:imagedata r:id="rId771" o:title=""/>
          </v:shape>
          <o:OLEObject Type="Embed" ProgID="Equation.DSMT4" ShapeID="_x0000_i1544" DrawAspect="Content" ObjectID="_1686631184" r:id="rId778"/>
        </w:object>
      </w:r>
      <w:r w:rsidRPr="00161CA9">
        <w:rPr>
          <w:rFonts w:ascii="Chu Van An" w:hAnsi="Chu Van An" w:cs="Chu Van An"/>
          <w:position w:val="-6"/>
          <w:sz w:val="24"/>
          <w:szCs w:val="24"/>
        </w:rPr>
        <w:t>.</w:t>
      </w:r>
    </w:p>
    <w:p w14:paraId="5A74E600" w14:textId="57C65AAD" w:rsidR="00161CA9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61CA9" w:rsidRPr="00161CA9" w14:paraId="4260ACD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FE3A1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1A883B6">
                <v:shape id="_x0000_i8283" type="#_x0000_t75" style="width:12pt;height:14.25pt" o:ole="">
                  <v:imagedata r:id="rId779" o:title=""/>
                </v:shape>
                <o:OLEObject Type="Embed" ProgID="Equation.DSMT4" ShapeID="_x0000_i8283" DrawAspect="Content" ObjectID="_1686631185" r:id="rId7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giao điểm của hai đường chéo của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8D1C4AB">
                <v:shape id="_x0000_i8284" type="#_x0000_t75" style="width:36pt;height:14.25pt" o:ole="">
                  <v:imagedata r:id="rId781" o:title=""/>
                </v:shape>
                <o:OLEObject Type="Embed" ProgID="Equation.DSMT4" ShapeID="_x0000_i8284" DrawAspect="Content" ObjectID="_1686631186" r:id="rId7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Đẳng thức nào sau đây sai?</w:t>
            </w:r>
          </w:p>
          <w:p w14:paraId="07069A69" w14:textId="73B9D64A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30" w14:anchorId="3272AF03">
                <v:shape id="_x0000_i8285" type="#_x0000_t75" style="width:48.75pt;height:16.5pt" o:ole="">
                  <v:imagedata r:id="rId783" o:title=""/>
                </v:shape>
                <o:OLEObject Type="Embed" ProgID="Equation.DSMT4" ShapeID="_x0000_i8285" DrawAspect="Content" ObjectID="_1686631187" r:id="rId78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74B0C63A">
                <v:shape id="_x0000_i8286" type="#_x0000_t75" style="width:48pt;height:17.25pt" o:ole="">
                  <v:imagedata r:id="rId785" o:title=""/>
                </v:shape>
                <o:OLEObject Type="Embed" ProgID="Equation.DSMT4" ShapeID="_x0000_i8286" DrawAspect="Content" ObjectID="_1686631188" r:id="rId7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35E67EB" w14:textId="0741F0E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3CB18B7E">
                <v:shape id="_x0000_i8287" type="#_x0000_t75" style="width:50.25pt;height:17.25pt" o:ole="">
                  <v:imagedata r:id="rId787" o:title=""/>
                </v:shape>
                <o:OLEObject Type="Embed" ProgID="Equation.DSMT4" ShapeID="_x0000_i8287" DrawAspect="Content" ObjectID="_1686631189" r:id="rId7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02413453">
                <v:shape id="_x0000_i8288" type="#_x0000_t75" style="width:48pt;height:17.25pt" o:ole="">
                  <v:imagedata r:id="rId789" o:title=""/>
                </v:shape>
                <o:OLEObject Type="Embed" ProgID="Equation.DSMT4" ShapeID="_x0000_i8288" DrawAspect="Content" ObjectID="_1686631190" r:id="rId7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C5579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BD5487" w14:textId="77777777" w:rsidR="00161CA9" w:rsidRPr="00161CA9" w:rsidRDefault="00161CA9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58" w:name="_Hlk76014932"/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161CA9" w:rsidRPr="00161CA9" w14:paraId="0C733F68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D28560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Trong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A80F593">
                <v:shape id="_x0000_i8289" type="#_x0000_t75" style="width:36pt;height:14.25pt" o:ole="">
                  <v:imagedata r:id="rId791" o:title=""/>
                </v:shape>
                <o:OLEObject Type="Embed" ProgID="Equation.DSMT4" ShapeID="_x0000_i8289" DrawAspect="Content" ObjectID="_1686631191" r:id="rId7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vectơ có điểm đầu và điểm cuối là các đỉnh của hình bình hành bằng với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50" w:dyaOrig="285" w14:anchorId="6059BC54">
                <v:shape id="_x0000_i8290" type="#_x0000_t75" style="width:22.5pt;height:14.25pt" o:ole="">
                  <v:imagedata r:id="rId793" o:title=""/>
                </v:shape>
                <o:OLEObject Type="Embed" ProgID="Equation.DSMT4" ShapeID="_x0000_i8290" DrawAspect="Content" ObjectID="_1686631192" r:id="rId7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453773C" w14:textId="3CF9C328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35" w:dyaOrig="285" w14:anchorId="6D9ACEA2">
                <v:shape id="_x0000_i8291" type="#_x0000_t75" style="width:21.75pt;height:14.25pt" o:ole="">
                  <v:imagedata r:id="rId795" o:title=""/>
                </v:shape>
                <o:OLEObject Type="Embed" ProgID="Equation.DSMT4" ShapeID="_x0000_i8291" DrawAspect="Content" ObjectID="_1686631193" r:id="rId7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50" w:dyaOrig="285" w14:anchorId="66F6212C">
                <v:shape id="_x0000_i8292" type="#_x0000_t75" style="width:22.5pt;height:14.25pt" o:ole="">
                  <v:imagedata r:id="rId797" o:title=""/>
                </v:shape>
                <o:OLEObject Type="Embed" ProgID="Equation.DSMT4" ShapeID="_x0000_i8292" DrawAspect="Content" ObjectID="_1686631194" r:id="rId7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1121DF4" w14:textId="1F2EEC31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50" w:dyaOrig="285" w14:anchorId="0B638CCC">
                <v:shape id="_x0000_i8293" type="#_x0000_t75" style="width:22.5pt;height:14.25pt" o:ole="">
                  <v:imagedata r:id="rId799" o:title=""/>
                </v:shape>
                <o:OLEObject Type="Embed" ProgID="Equation.DSMT4" ShapeID="_x0000_i8293" DrawAspect="Content" ObjectID="_1686631195" r:id="rId800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50" w:dyaOrig="285" w14:anchorId="051D3299">
                <v:shape id="_x0000_i8294" type="#_x0000_t75" style="width:22.5pt;height:14.25pt" o:ole="">
                  <v:imagedata r:id="rId801" o:title=""/>
                </v:shape>
                <o:OLEObject Type="Embed" ProgID="Equation.DSMT4" ShapeID="_x0000_i8294" DrawAspect="Content" ObjectID="_1686631196" r:id="rId8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13D55C" w14:textId="77777777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ECFB58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4B5B4A5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54237E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ABCDEF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O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với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4C2ACBCE">
                <v:shape id="_x0000_i8295" type="#_x0000_t75" style="width:18.75pt;height:15.75pt" o:ole="">
                  <v:imagedata r:id="rId803" o:title=""/>
                </v:shape>
                <o:OLEObject Type="Embed" ProgID="Equation.DSMT4" ShapeID="_x0000_i8295" DrawAspect="Content" ObjectID="_1686631197" r:id="rId8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2E260C9" w14:textId="7C6B5FD5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20D98ED4">
                <v:shape id="_x0000_i8296" type="#_x0000_t75" style="width:63pt;height:18.75pt" o:ole="">
                  <v:imagedata r:id="rId805" o:title=""/>
                </v:shape>
                <o:OLEObject Type="Embed" ProgID="Equation.DSMT4" ShapeID="_x0000_i8296" DrawAspect="Content" ObjectID="_1686631198" r:id="rId80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5549318F">
                <v:shape id="_x0000_i8297" type="#_x0000_t75" style="width:63pt;height:18.75pt" o:ole="">
                  <v:imagedata r:id="rId807" o:title=""/>
                </v:shape>
                <o:OLEObject Type="Embed" ProgID="Equation.DSMT4" ShapeID="_x0000_i8297" DrawAspect="Content" ObjectID="_1686631199" r:id="rId80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A7A17D" w14:textId="216D8570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75" w14:anchorId="73FF0CEB">
                <v:shape id="_x0000_i8298" type="#_x0000_t75" style="width:60.75pt;height:18.75pt" o:ole="">
                  <v:imagedata r:id="rId809" o:title=""/>
                </v:shape>
                <o:OLEObject Type="Embed" ProgID="Equation.DSMT4" ShapeID="_x0000_i8298" DrawAspect="Content" ObjectID="_1686631200" r:id="rId810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1A9F88A3">
                <v:shape id="_x0000_i8299" type="#_x0000_t75" style="width:63pt;height:18.75pt" o:ole="">
                  <v:imagedata r:id="rId811" o:title=""/>
                </v:shape>
                <o:OLEObject Type="Embed" ProgID="Equation.DSMT4" ShapeID="_x0000_i8299" DrawAspect="Content" ObjectID="_1686631201" r:id="rId81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EB012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98A76A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896F42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40250F" w14:textId="77777777" w:rsidR="00161CA9" w:rsidRPr="00161CA9" w:rsidRDefault="00161CA9" w:rsidP="00161CA9">
            <w:pPr>
              <w:autoSpaceDE w:val="0"/>
              <w:autoSpaceDN w:val="0"/>
              <w:adjustRightInd w:val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lục giác đều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75499307">
                <v:shape id="_x0000_i8300" type="#_x0000_t75" style="width:51.75pt;height:13.5pt" o:ole="">
                  <v:imagedata r:id="rId813" o:title=""/>
                </v:shape>
                <o:OLEObject Type="Embed" ProgID="Equation.DSMT4" ShapeID="_x0000_i8300" DrawAspect="Content" ObjectID="_1686631202" r:id="rId8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có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229A6E21">
                <v:shape id="_x0000_i8301" type="#_x0000_t75" style="width:13.5pt;height:13.5pt" o:ole="">
                  <v:imagedata r:id="rId815" o:title=""/>
                </v:shape>
                <o:OLEObject Type="Embed" ProgID="Equation.DSMT4" ShapeID="_x0000_i8301" DrawAspect="Content" ObjectID="_1686631203" r:id="rId8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Số vectơ bằng vectơ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45" w14:anchorId="197FA1C3">
                <v:shape id="_x0000_i8302" type="#_x0000_t75" style="width:18.75pt;height:17.25pt" o:ole="">
                  <v:imagedata r:id="rId817" o:title=""/>
                </v:shape>
                <o:OLEObject Type="Embed" ProgID="Equation.DSMT4" ShapeID="_x0000_i8302" DrawAspect="Content" ObjectID="_1686631204" r:id="rId8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có điểm đầu và điểm cuối là các đỉnh của lục giác bằng</w:t>
            </w:r>
          </w:p>
          <w:p w14:paraId="1FDA5312" w14:textId="7899A06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506D6B0A">
                <v:shape id="_x0000_i8303" type="#_x0000_t75" style="width:9.75pt;height:13.5pt" o:ole="">
                  <v:imagedata r:id="rId819" o:title=""/>
                </v:shape>
                <o:OLEObject Type="Embed" ProgID="Equation.DSMT4" ShapeID="_x0000_i8303" DrawAspect="Content" ObjectID="_1686631205" r:id="rId8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270" w14:anchorId="10B03720">
                <v:shape id="_x0000_i8304" type="#_x0000_t75" style="width:8.25pt;height:13.5pt" o:ole="">
                  <v:imagedata r:id="rId821" o:title=""/>
                </v:shape>
                <o:OLEObject Type="Embed" ProgID="Equation.DSMT4" ShapeID="_x0000_i8304" DrawAspect="Content" ObjectID="_1686631206" r:id="rId8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5B189DF" w14:textId="2D76125E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33F8DF5">
                <v:shape id="_x0000_i8305" type="#_x0000_t75" style="width:9.75pt;height:12.75pt" o:ole="">
                  <v:imagedata r:id="rId823" o:title=""/>
                </v:shape>
                <o:OLEObject Type="Embed" ProgID="Equation.DSMT4" ShapeID="_x0000_i8305" DrawAspect="Content" ObjectID="_1686631207" r:id="rId8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835C6D8">
                <v:shape id="_x0000_i8306" type="#_x0000_t75" style="width:10.5pt;height:12.75pt" o:ole="">
                  <v:imagedata r:id="rId825" o:title=""/>
                </v:shape>
                <o:OLEObject Type="Embed" ProgID="Equation.DSMT4" ShapeID="_x0000_i8306" DrawAspect="Content" ObjectID="_1686631208" r:id="rId8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02E98E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C6D99C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05A703A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21B57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Cho tam giá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21A3A50">
                <v:shape id="_x0000_i8307" type="#_x0000_t75" style="width:28.5pt;height:13.5pt" o:ole="">
                  <v:imagedata r:id="rId827" o:title=""/>
                </v:shape>
                <o:OLEObject Type="Embed" ProgID="Equation.DSMT4" ShapeID="_x0000_i8307" DrawAspect="Content" ObjectID="_1686631209" r:id="rId82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533BF3D7">
                <v:shape id="_x0000_i8308" type="#_x0000_t75" style="width:43.5pt;height:16.5pt" o:ole="">
                  <v:imagedata r:id="rId829" o:title=""/>
                </v:shape>
                <o:OLEObject Type="Embed" ProgID="Equation.DSMT4" ShapeID="_x0000_i8308" DrawAspect="Content" ObjectID="_1686631210" r:id="rId83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trung điểm của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3E0664B5">
                <v:shape id="_x0000_i8309" type="#_x0000_t75" style="width:40.5pt;height:16.5pt" o:ole="">
                  <v:imagedata r:id="rId831" o:title=""/>
                </v:shape>
                <o:OLEObject Type="Embed" ProgID="Equation.DSMT4" ShapeID="_x0000_i8309" DrawAspect="Content" ObjectID="_1686631211" r:id="rId83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và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16525949">
                <v:shape id="_x0000_i8310" type="#_x0000_t75" style="width:20.25pt;height:13.5pt" o:ole="">
                  <v:imagedata r:id="rId833" o:title=""/>
                </v:shape>
                <o:OLEObject Type="Embed" ProgID="Equation.DSMT4" ShapeID="_x0000_i8310" DrawAspect="Content" ObjectID="_1686631212" r:id="rId83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Có bao nhiêu véctơ khác véctơ không có điểm đầu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lastRenderedPageBreak/>
              <w:t>và điểm cuối là các điểm trong các điểm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30" w14:anchorId="7037FDB7">
                <v:shape id="_x0000_i8311" type="#_x0000_t75" style="width:79.5pt;height:16.5pt" o:ole="">
                  <v:imagedata r:id="rId835" o:title=""/>
                </v:shape>
                <o:OLEObject Type="Embed" ProgID="Equation.DSMT4" ShapeID="_x0000_i8311" DrawAspect="Content" ObjectID="_1686631213" r:id="rId83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véctơ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50" w:dyaOrig="345" w14:anchorId="2F0D382A">
                <v:shape id="_x0000_i8312" type="#_x0000_t75" style="width:22.5pt;height:17.25pt" o:ole="">
                  <v:imagedata r:id="rId837" o:title=""/>
                </v:shape>
                <o:OLEObject Type="Embed" ProgID="Equation.DSMT4" ShapeID="_x0000_i8312" DrawAspect="Content" ObjectID="_1686631214" r:id="rId83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?</w:t>
            </w:r>
          </w:p>
          <w:p w14:paraId="523B77A3" w14:textId="1F6E2348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29305F47">
                <v:shape id="_x0000_i8313" type="#_x0000_t75" style="width:7.5pt;height:13.5pt" o:ole="">
                  <v:imagedata r:id="rId839" o:title=""/>
                </v:shape>
                <o:OLEObject Type="Embed" ProgID="Equation.DSMT4" ShapeID="_x0000_i8313" DrawAspect="Content" ObjectID="_1686631215" r:id="rId84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3FC3ED3A">
                <v:shape id="_x0000_i8314" type="#_x0000_t75" style="width:9.75pt;height:13.5pt" o:ole="">
                  <v:imagedata r:id="rId841" o:title=""/>
                </v:shape>
                <o:OLEObject Type="Embed" ProgID="Equation.DSMT4" ShapeID="_x0000_i8314" DrawAspect="Content" ObjectID="_1686631216" r:id="rId84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E698726" w14:textId="674F0DC1" w:rsidR="00161CA9" w:rsidRPr="00161CA9" w:rsidRDefault="00D42747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161CA9"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A709A04">
                <v:shape id="_x0000_i8315" type="#_x0000_t75" style="width:9.75pt;height:13.5pt" o:ole="">
                  <v:imagedata r:id="rId843" o:title=""/>
                </v:shape>
                <o:OLEObject Type="Embed" ProgID="Equation.DSMT4" ShapeID="_x0000_i8315" DrawAspect="Content" ObjectID="_1686631217" r:id="rId844"/>
              </w:object>
            </w:r>
            <w:r w:rsidR="00161CA9"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161CA9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CD18464">
                <v:shape id="_x0000_i8316" type="#_x0000_t75" style="width:9pt;height:13.5pt" o:ole="">
                  <v:imagedata r:id="rId845" o:title=""/>
                </v:shape>
                <o:OLEObject Type="Embed" ProgID="Equation.DSMT4" ShapeID="_x0000_i8316" DrawAspect="Content" ObjectID="_1686631218" r:id="rId846"/>
              </w:object>
            </w:r>
            <w:r w:rsidR="00161CA9"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1729BF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D6206E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161CA9" w:rsidRPr="00161CA9" w14:paraId="68F5D5F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445337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7CD0AA3F">
                <v:shape id="_x0000_i8317" type="#_x0000_t75" style="width:44.25pt;height:15.75pt" o:ole="">
                  <v:imagedata r:id="rId847" o:title=""/>
                </v:shape>
                <o:OLEObject Type="Embed" ProgID="Equation.DSMT4" ShapeID="_x0000_i8317" DrawAspect="Content" ObjectID="_1686631219" r:id="rId8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C201C62">
                <v:shape id="_x0000_i8318" type="#_x0000_t75" style="width:12pt;height:14.25pt" o:ole="">
                  <v:imagedata r:id="rId849" o:title=""/>
                </v:shape>
                <o:OLEObject Type="Embed" ProgID="Equation.DSMT4" ShapeID="_x0000_i8318" DrawAspect="Content" ObjectID="_1686631220" r:id="rId85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Số các vectơ bằng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60" w14:anchorId="26EDD237">
                <v:shape id="_x0000_i8319" type="#_x0000_t75" style="width:21pt;height:18pt" o:ole="">
                  <v:imagedata r:id="rId851" o:title=""/>
                </v:shape>
                <o:OLEObject Type="Embed" ProgID="Equation.DSMT4" ShapeID="_x0000_i8319" DrawAspect="Content" ObjectID="_1686631221" r:id="rId85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có điểm đầu và điểm cuối là các đỉnh của lục giác là</w:t>
            </w:r>
          </w:p>
          <w:p w14:paraId="1F39699B" w14:textId="09669E35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0CA65024">
                <v:shape id="_x0000_i8320" type="#_x0000_t75" style="width:9.75pt;height:12.75pt" o:ole="">
                  <v:imagedata r:id="rId853" o:title=""/>
                </v:shape>
                <o:OLEObject Type="Embed" ProgID="Equation.DSMT4" ShapeID="_x0000_i8320" DrawAspect="Content" ObjectID="_1686631222" r:id="rId85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635D257B">
                <v:shape id="_x0000_i8321" type="#_x0000_t75" style="width:9pt;height:14.25pt" o:ole="">
                  <v:imagedata r:id="rId855" o:title=""/>
                </v:shape>
                <o:OLEObject Type="Embed" ProgID="Equation.DSMT4" ShapeID="_x0000_i8321" DrawAspect="Content" ObjectID="_1686631223" r:id="rId85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78952643" w14:textId="687EE3B4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0773C690">
                <v:shape id="_x0000_i8322" type="#_x0000_t75" style="width:9.75pt;height:12.75pt" o:ole="">
                  <v:imagedata r:id="rId857" o:title=""/>
                </v:shape>
                <o:OLEObject Type="Embed" ProgID="Equation.DSMT4" ShapeID="_x0000_i8322" DrawAspect="Content" ObjectID="_1686631224" r:id="rId85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" w:dyaOrig="270" w14:anchorId="7F9544D8">
                <v:shape id="_x0000_i8323" type="#_x0000_t75" style="width:10.5pt;height:13.5pt" o:ole="">
                  <v:imagedata r:id="rId859" o:title=""/>
                </v:shape>
                <o:OLEObject Type="Embed" ProgID="Equation.DSMT4" ShapeID="_x0000_i8323" DrawAspect="Content" ObjectID="_1686631225" r:id="rId86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CE9D91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393D6B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2CB0248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1F1385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bình hành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1C7F1E10">
                <v:shape id="_x0000_i8324" type="#_x0000_t75" style="width:12pt;height:13.5pt" o:ole="">
                  <v:imagedata r:id="rId861" o:title=""/>
                </v:shape>
                <o:OLEObject Type="Embed" ProgID="Equation.DSMT4" ShapeID="_x0000_i8324" DrawAspect="Content" ObjectID="_1686631226" r:id="rId8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Hãy chọn phát biểu sai</w:t>
            </w:r>
          </w:p>
          <w:p w14:paraId="553CA02B" w14:textId="0A6EC022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53B10E93">
                <v:shape id="_x0000_i8325" type="#_x0000_t75" style="width:48pt;height:17.25pt" o:ole="">
                  <v:imagedata r:id="rId863" o:title=""/>
                </v:shape>
                <o:OLEObject Type="Embed" ProgID="Equation.DSMT4" ShapeID="_x0000_i8325" DrawAspect="Content" ObjectID="_1686631227" r:id="rId86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4A88F12C">
                <v:shape id="_x0000_i8326" type="#_x0000_t75" style="width:48.75pt;height:17.25pt" o:ole="">
                  <v:imagedata r:id="rId865" o:title=""/>
                </v:shape>
                <o:OLEObject Type="Embed" ProgID="Equation.DSMT4" ShapeID="_x0000_i8326" DrawAspect="Content" ObjectID="_1686631228" r:id="rId8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1D97D12" w14:textId="0AE9A7FB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345" w14:anchorId="029901AD">
                <v:shape id="_x0000_i8327" type="#_x0000_t75" style="width:49.5pt;height:17.25pt" o:ole="">
                  <v:imagedata r:id="rId867" o:title=""/>
                </v:shape>
                <o:OLEObject Type="Embed" ProgID="Equation.DSMT4" ShapeID="_x0000_i8327" DrawAspect="Content" ObjectID="_1686631229" r:id="rId8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345" w14:anchorId="42E1F169">
                <v:shape id="_x0000_i8328" type="#_x0000_t75" style="width:49.5pt;height:17.25pt" o:ole="">
                  <v:imagedata r:id="rId869" o:title=""/>
                </v:shape>
                <o:OLEObject Type="Embed" ProgID="Equation.DSMT4" ShapeID="_x0000_i8328" DrawAspect="Content" ObjectID="_1686631230" r:id="rId8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9FE125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8D3ED5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7B8E14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7737B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 hình vuông ABCD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;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Khẳng định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4A28444" w14:textId="487A4133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60" w:dyaOrig="345" w14:anchorId="70F71F63">
                <v:shape id="_x0000_i8329" type="#_x0000_t75" style="width:48pt;height:17.25pt" o:ole="">
                  <v:imagedata r:id="rId871" o:title=""/>
                </v:shape>
                <o:OLEObject Type="Embed" ProgID="Equation.DSMT4" ShapeID="_x0000_i8329" DrawAspect="Content" ObjectID="_1686631231" r:id="rId8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125" w:dyaOrig="480" w14:anchorId="537C0C6E">
                <v:shape id="_x0000_i8330" type="#_x0000_t75" style="width:56.25pt;height:24pt" o:ole="">
                  <v:imagedata r:id="rId873" o:title=""/>
                </v:shape>
                <o:OLEObject Type="Embed" ProgID="Equation.DSMT4" ShapeID="_x0000_i8330" DrawAspect="Content" ObjectID="_1686631232" r:id="rId8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B8CB24" w14:textId="1CB94ED7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75" w:dyaOrig="345" w14:anchorId="58F5AE5A">
                <v:shape id="_x0000_i8331" type="#_x0000_t75" style="width:48.75pt;height:17.25pt" o:ole="">
                  <v:imagedata r:id="rId875" o:title=""/>
                </v:shape>
                <o:OLEObject Type="Embed" ProgID="Equation.DSMT4" ShapeID="_x0000_i8331" DrawAspect="Content" ObjectID="_1686631233" r:id="rId8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Hai vectơ </w:t>
            </w:r>
            <w:r w:rsidRPr="00161CA9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825" w:dyaOrig="375" w14:anchorId="642E9D17">
                <v:shape id="_x0000_i8332" type="#_x0000_t75" style="width:41.25pt;height:18.75pt" o:ole="">
                  <v:imagedata r:id="rId877" o:title=""/>
                </v:shape>
                <o:OLEObject Type="Embed" ProgID="Equation.DSMT4" ShapeID="_x0000_i8332" DrawAspect="Content" ObjectID="_1686631234" r:id="rId87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cùng hướng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604E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064605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3E5041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A7CBE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6B4D78DC">
                <v:shape id="_x0000_i8333" type="#_x0000_t75" style="width:51.75pt;height:14.25pt" o:ole="">
                  <v:imagedata r:id="rId879" o:title=""/>
                </v:shape>
                <o:OLEObject Type="Embed" ProgID="Equation.DSMT4" ShapeID="_x0000_i8333" DrawAspect="Content" ObjectID="_1686631235" r:id="rId8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6227348">
                <v:shape id="_x0000_i8334" type="#_x0000_t75" style="width:12pt;height:14.25pt" o:ole="">
                  <v:imagedata r:id="rId881" o:title=""/>
                </v:shape>
                <o:OLEObject Type="Embed" ProgID="Equation.DSMT4" ShapeID="_x0000_i8334" DrawAspect="Content" ObjectID="_1686631236" r:id="rId8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Số vecto bằng vecto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42AD3F3D">
                <v:shape id="_x0000_i8335" type="#_x0000_t75" style="width:21pt;height:17.25pt" o:ole="">
                  <v:imagedata r:id="rId883" o:title=""/>
                </v:shape>
                <o:OLEObject Type="Embed" ProgID="Equation.DSMT4" ShapeID="_x0000_i8335" DrawAspect="Content" ObjectID="_1686631237" r:id="rId88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điểm đầu và điểm cuối là các đỉnh của lục giác là</w:t>
            </w:r>
          </w:p>
          <w:p w14:paraId="5246CFC2" w14:textId="22A2B4B2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B5FD5D7">
                <v:shape id="_x0000_i8336" type="#_x0000_t75" style="width:9.75pt;height:14.25pt" o:ole="">
                  <v:imagedata r:id="rId885" o:title=""/>
                </v:shape>
                <o:OLEObject Type="Embed" ProgID="Equation.DSMT4" ShapeID="_x0000_i8336" DrawAspect="Content" ObjectID="_1686631238" r:id="rId8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69B41F0">
                <v:shape id="_x0000_i8337" type="#_x0000_t75" style="width:9pt;height:14.25pt" o:ole="">
                  <v:imagedata r:id="rId887" o:title=""/>
                </v:shape>
                <o:OLEObject Type="Embed" ProgID="Equation.DSMT4" ShapeID="_x0000_i8337" DrawAspect="Content" ObjectID="_1686631239" r:id="rId8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19D3A12" w14:textId="34B553EE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3D3D942A">
                <v:shape id="_x0000_i8338" type="#_x0000_t75" style="width:9.75pt;height:13.5pt" o:ole="">
                  <v:imagedata r:id="rId889" o:title=""/>
                </v:shape>
                <o:OLEObject Type="Embed" ProgID="Equation.DSMT4" ShapeID="_x0000_i8338" DrawAspect="Content" ObjectID="_1686631240" r:id="rId8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7E69F262">
                <v:shape id="_x0000_i8339" type="#_x0000_t75" style="width:9.75pt;height:13.5pt" o:ole="">
                  <v:imagedata r:id="rId891" o:title=""/>
                </v:shape>
                <o:OLEObject Type="Embed" ProgID="Equation.DSMT4" ShapeID="_x0000_i8339" DrawAspect="Content" ObjectID="_1686631241" r:id="rId8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C969E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F19B70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1C9ECE0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DA09B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720" w:dyaOrig="285" w14:anchorId="4184A5B8">
                <v:shape id="_x0000_i8340" type="#_x0000_t75" style="width:36pt;height:14.25pt" o:ole="">
                  <v:imagedata r:id="rId893" o:title=""/>
                </v:shape>
                <o:OLEObject Type="Embed" ProgID="Equation.DSMT4" ShapeID="_x0000_i8340" DrawAspect="Content" ObjectID="_1686631242" r:id="rId8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18D65119">
                <v:shape id="_x0000_i8341" type="#_x0000_t75" style="width:12pt;height:14.25pt" o:ole="">
                  <v:imagedata r:id="rId895" o:title=""/>
                </v:shape>
                <o:OLEObject Type="Embed" ProgID="Equation.DSMT4" ShapeID="_x0000_i8341" DrawAspect="Content" ObjectID="_1686631243" r:id="rId8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giao điểm của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420" w:dyaOrig="285" w14:anchorId="70F1E9F8">
                <v:shape id="_x0000_i8342" type="#_x0000_t75" style="width:21pt;height:14.25pt" o:ole="">
                  <v:imagedata r:id="rId897" o:title=""/>
                </v:shape>
                <o:OLEObject Type="Embed" ProgID="Equation.DSMT4" ShapeID="_x0000_i8342" DrawAspect="Content" ObjectID="_1686631244" r:id="rId8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0BA9D0A6">
                <v:shape id="_x0000_i8343" type="#_x0000_t75" style="width:20.25pt;height:12.75pt" o:ole="">
                  <v:imagedata r:id="rId899" o:title=""/>
                </v:shape>
                <o:OLEObject Type="Embed" ProgID="Equation.DSMT4" ShapeID="_x0000_i8343" DrawAspect="Content" ObjectID="_1686631245" r:id="rId9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Hãy chọn khẳng định đúng.</w:t>
            </w:r>
          </w:p>
          <w:p w14:paraId="2EB4AABF" w14:textId="5ADBF2D4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vi-VN"/>
              </w:rPr>
              <w:object w:dxaOrig="975" w:dyaOrig="315" w14:anchorId="0CB62608">
                <v:shape id="_x0000_i8344" type="#_x0000_t75" style="width:48.75pt;height:15.75pt" o:ole="">
                  <v:imagedata r:id="rId901" o:title=""/>
                </v:shape>
                <o:OLEObject Type="Embed" ProgID="Equation.DSMT4" ShapeID="_x0000_i8344" DrawAspect="Content" ObjectID="_1686631246" r:id="rId9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75" w:dyaOrig="330" w14:anchorId="42DDBD73">
                <v:shape id="_x0000_i8345" type="#_x0000_t75" style="width:48.75pt;height:16.5pt" o:ole="">
                  <v:imagedata r:id="rId903" o:title=""/>
                </v:shape>
                <o:OLEObject Type="Embed" ProgID="Equation.DSMT4" ShapeID="_x0000_i8345" DrawAspect="Content" ObjectID="_1686631247" r:id="rId9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90" w:dyaOrig="330" w14:anchorId="4FB9B5A0">
                <v:shape id="_x0000_i8346" type="#_x0000_t75" style="width:49.5pt;height:16.5pt" o:ole="">
                  <v:imagedata r:id="rId905" o:title=""/>
                </v:shape>
                <o:OLEObject Type="Embed" ProgID="Equation.DSMT4" ShapeID="_x0000_i8346" DrawAspect="Content" ObjectID="_1686631248" r:id="rId90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90" w:dyaOrig="330" w14:anchorId="22799497">
                <v:shape id="_x0000_i8347" type="#_x0000_t75" style="width:49.5pt;height:16.5pt" o:ole="">
                  <v:imagedata r:id="rId907" o:title=""/>
                </v:shape>
                <o:OLEObject Type="Embed" ProgID="Equation.DSMT4" ShapeID="_x0000_i8347" DrawAspect="Content" ObjectID="_1686631249" r:id="rId90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072A5D" w14:textId="77777777" w:rsidR="00161CA9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F12ED8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16F641AD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52361E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>Câu 11: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035" w:dyaOrig="285" w14:anchorId="2D463A0D">
                <v:shape id="_x0000_i8348" type="#_x0000_t75" style="width:51.75pt;height:14.25pt" o:ole="">
                  <v:imagedata r:id="rId909" o:title=""/>
                </v:shape>
                <o:OLEObject Type="Embed" ProgID="Equation.DSMT4" ShapeID="_x0000_i8348" DrawAspect="Content" ObjectID="_1686631250" r:id="rId9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7A2DCC5A">
                <v:shape id="_x0000_i8349" type="#_x0000_t75" style="width:12pt;height:14.25pt" o:ole="">
                  <v:imagedata r:id="rId911" o:title=""/>
                </v:shape>
                <o:OLEObject Type="Embed" ProgID="Equation.DSMT4" ShapeID="_x0000_i8349" DrawAspect="Content" ObjectID="_1686631251" r:id="rId91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vectơ </w:t>
            </w:r>
            <w:r w:rsidRPr="00161CA9">
              <w:rPr>
                <w:rFonts w:ascii="Chu Van An" w:hAnsi="Chu Van An" w:cs="Chu Van An"/>
                <w:position w:val="-4"/>
                <w:sz w:val="24"/>
                <w:szCs w:val="24"/>
                <w:lang w:val="vi-VN"/>
              </w:rPr>
              <w:object w:dxaOrig="375" w:dyaOrig="315" w14:anchorId="4A058B69">
                <v:shape id="_x0000_i8350" type="#_x0000_t75" style="width:18.75pt;height:15.75pt" o:ole="">
                  <v:imagedata r:id="rId913" o:title=""/>
                </v:shape>
                <o:OLEObject Type="Embed" ProgID="Equation.DSMT4" ShapeID="_x0000_i8350" DrawAspect="Content" ObjectID="_1686631252" r:id="rId9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3F2CC07" w14:textId="177FF3A5" w:rsidR="00161CA9" w:rsidRPr="00161CA9" w:rsidRDefault="00161CA9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35" w:dyaOrig="375" w14:anchorId="51C21894">
                <v:shape id="_x0000_i8351" type="#_x0000_t75" style="width:66.75pt;height:18.75pt" o:ole="">
                  <v:imagedata r:id="rId915" o:title=""/>
                </v:shape>
                <o:OLEObject Type="Embed" ProgID="Equation.DSMT4" ShapeID="_x0000_i8351" DrawAspect="Content" ObjectID="_1686631253" r:id="rId9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80" w:dyaOrig="390" w14:anchorId="1E35D303">
                <v:shape id="_x0000_i8352" type="#_x0000_t75" style="width:69pt;height:19.5pt" o:ole="">
                  <v:imagedata r:id="rId917" o:title=""/>
                </v:shape>
                <o:OLEObject Type="Embed" ProgID="Equation.DSMT4" ShapeID="_x0000_i8352" DrawAspect="Content" ObjectID="_1686631254" r:id="rId9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8A0C0D" w14:textId="60A2262F" w:rsidR="00161CA9" w:rsidRPr="00161CA9" w:rsidRDefault="00161CA9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20" w:dyaOrig="375" w14:anchorId="11ECED7D">
                <v:shape id="_x0000_i8353" type="#_x0000_t75" style="width:66pt;height:18.75pt" o:ole="">
                  <v:imagedata r:id="rId919" o:title=""/>
                </v:shape>
                <o:OLEObject Type="Embed" ProgID="Equation.DSMT4" ShapeID="_x0000_i8353" DrawAspect="Content" ObjectID="_1686631255" r:id="rId9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35" w:dyaOrig="375" w14:anchorId="495F8E41">
                <v:shape id="_x0000_i8354" type="#_x0000_t75" style="width:66.75pt;height:18.75pt" o:ole="">
                  <v:imagedata r:id="rId921" o:title=""/>
                </v:shape>
                <o:OLEObject Type="Embed" ProgID="Equation.DSMT4" ShapeID="_x0000_i8354" DrawAspect="Content" ObjectID="_1686631256" r:id="rId9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FD0A9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8C21B7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56941A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42354F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71E13624">
                <v:shape id="_x0000_i8355" type="#_x0000_t75" style="width:51.75pt;height:14.25pt" o:ole="">
                  <v:imagedata r:id="rId923" o:title=""/>
                </v:shape>
                <o:OLEObject Type="Embed" ProgID="Equation.DSMT4" ShapeID="_x0000_i8355" DrawAspect="Content" ObjectID="_1686631257" r:id="rId9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7E6FDCF">
                <v:shape id="_x0000_i8356" type="#_x0000_t75" style="width:12pt;height:14.25pt" o:ole="">
                  <v:imagedata r:id="rId925" o:title=""/>
                </v:shape>
                <o:OLEObject Type="Embed" ProgID="Equation.DSMT4" ShapeID="_x0000_i8356" DrawAspect="Content" ObjectID="_1686631258" r:id="rId9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Ba vectơ bằng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23A3DC6C">
                <v:shape id="_x0000_i8357" type="#_x0000_t75" style="width:18.75pt;height:15.75pt" o:ole="">
                  <v:imagedata r:id="rId927" o:title=""/>
                </v:shape>
                <o:OLEObject Type="Embed" ProgID="Equation.DSMT4" ShapeID="_x0000_i8357" DrawAspect="Content" ObjectID="_1686631259" r:id="rId9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0703D8AA" w14:textId="3C3364E1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75" w14:anchorId="604BD620">
                <v:shape id="_x0000_i8358" type="#_x0000_t75" style="width:62.25pt;height:18.75pt" o:ole="">
                  <v:imagedata r:id="rId929" o:title=""/>
                </v:shape>
                <o:OLEObject Type="Embed" ProgID="Equation.DSMT4" ShapeID="_x0000_i8358" DrawAspect="Content" ObjectID="_1686631260" r:id="rId9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90" w14:anchorId="586280FC">
                <v:shape id="_x0000_i8359" type="#_x0000_t75" style="width:60.75pt;height:19.5pt" o:ole="">
                  <v:imagedata r:id="rId931" o:title=""/>
                </v:shape>
                <o:OLEObject Type="Embed" ProgID="Equation.DSMT4" ShapeID="_x0000_i8359" DrawAspect="Content" ObjectID="_1686631261" r:id="rId9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99BB7BE" w14:textId="593737C9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90" w14:anchorId="55FB2AF2">
                <v:shape id="_x0000_i8360" type="#_x0000_t75" style="width:63pt;height:19.5pt" o:ole="">
                  <v:imagedata r:id="rId933" o:title=""/>
                </v:shape>
                <o:OLEObject Type="Embed" ProgID="Equation.DSMT4" ShapeID="_x0000_i8360" DrawAspect="Content" ObjectID="_1686631262" r:id="rId93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90" w14:anchorId="1FAB793B">
                <v:shape id="_x0000_i8361" type="#_x0000_t75" style="width:63.75pt;height:19.5pt" o:ole="">
                  <v:imagedata r:id="rId935" o:title=""/>
                </v:shape>
                <o:OLEObject Type="Embed" ProgID="Equation.DSMT4" ShapeID="_x0000_i8361" DrawAspect="Content" ObjectID="_1686631263" r:id="rId9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5E4CEE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E24B22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B5AC80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095A06" w14:textId="77777777" w:rsidR="00161CA9" w:rsidRPr="00161CA9" w:rsidRDefault="00161CA9" w:rsidP="00161CA9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  <w:lang w:val="vi-VN"/>
              </w:rPr>
            </w:pPr>
            <w:r w:rsidRPr="00161CA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13: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thoi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720" w:dyaOrig="285" w14:anchorId="105694D1">
                <v:shape id="_x0000_i8362" type="#_x0000_t75" style="width:36pt;height:14.25pt" o:ole="">
                  <v:imagedata r:id="rId937" o:title=""/>
                </v:shape>
                <o:OLEObject Type="Embed" ProgID="Equation.DSMT4" ShapeID="_x0000_i8362" DrawAspect="Content" ObjectID="_1686631264" r:id="rId93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6497DB3C">
                <v:shape id="_x0000_i8363" type="#_x0000_t75" style="width:9.75pt;height:11.25pt" o:ole="">
                  <v:imagedata r:id="rId939" o:title=""/>
                </v:shape>
                <o:OLEObject Type="Embed" ProgID="Equation.DSMT4" ShapeID="_x0000_i8363" DrawAspect="Content" ObjectID="_1686631265" r:id="rId9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095" w:dyaOrig="360" w14:anchorId="30C26750">
                <v:shape id="_x0000_i8364" type="#_x0000_t75" style="width:54.75pt;height:18pt" o:ole="">
                  <v:imagedata r:id="rId941" o:title=""/>
                </v:shape>
                <o:OLEObject Type="Embed" ProgID="Equation.DSMT4" ShapeID="_x0000_i8364" DrawAspect="Content" ObjectID="_1686631266" r:id="rId9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BCF594C" w14:textId="1C89E8EE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Arial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60" w:dyaOrig="345" w14:anchorId="2D022BB9">
                <v:shape id="_x0000_i8365" type="#_x0000_t75" style="width:48pt;height:17.25pt" o:ole="">
                  <v:imagedata r:id="rId943" o:title=""/>
                </v:shape>
                <o:OLEObject Type="Embed" ProgID="Equation.DSMT4" ShapeID="_x0000_i8365" DrawAspect="Content" ObjectID="_1686631267" r:id="rId9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  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vi-VN"/>
              </w:rPr>
              <w:object w:dxaOrig="975" w:dyaOrig="315" w14:anchorId="475432DF">
                <v:shape id="_x0000_i8366" type="#_x0000_t75" style="width:48.75pt;height:15.75pt" o:ole="">
                  <v:imagedata r:id="rId945" o:title=""/>
                </v:shape>
                <o:OLEObject Type="Embed" ProgID="Equation.DSMT4" ShapeID="_x0000_i8366" DrawAspect="Content" ObjectID="_1686631268" r:id="rId9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CA1662B" w14:textId="75227E08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75" w:dyaOrig="345" w14:anchorId="0430669D">
                <v:shape id="_x0000_i8367" type="#_x0000_t75" style="width:48.75pt;height:17.25pt" o:ole="">
                  <v:imagedata r:id="rId947" o:title=""/>
                </v:shape>
                <o:OLEObject Type="Embed" ProgID="Equation.DSMT4" ShapeID="_x0000_i8367" DrawAspect="Content" ObjectID="_1686631269" r:id="rId9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  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vi-VN"/>
              </w:rPr>
              <w:object w:dxaOrig="870" w:dyaOrig="495" w14:anchorId="4FDD4118">
                <v:shape id="_x0000_i8368" type="#_x0000_t75" style="width:43.5pt;height:24.75pt" o:ole="">
                  <v:imagedata r:id="rId949" o:title=""/>
                </v:shape>
                <o:OLEObject Type="Embed" ProgID="Equation.DSMT4" ShapeID="_x0000_i8368" DrawAspect="Content" ObjectID="_1686631270" r:id="rId95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D943E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0DFACA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3847E5A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B7F083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14: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Cho tam giác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76170810">
                <v:shape id="_x0000_i8369" type="#_x0000_t75" style="width:28.5pt;height:14.25pt" o:ole="">
                  <v:imagedata r:id="rId951" o:title=""/>
                </v:shape>
                <o:OLEObject Type="Embed" ProgID="Equation.DSMT4" ShapeID="_x0000_i8369" DrawAspect="Content" ObjectID="_1686631271" r:id="rId95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15" w14:anchorId="6C9D3F8D">
                <v:shape id="_x0000_i8370" type="#_x0000_t75" style="width:43.5pt;height:15.75pt" o:ole="">
                  <v:imagedata r:id="rId953" o:title=""/>
                </v:shape>
                <o:OLEObject Type="Embed" ProgID="Equation.DSMT4" ShapeID="_x0000_i8370" DrawAspect="Content" ObjectID="_1686631272" r:id="rId95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lần lượt là trung điểm của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679BFA3C">
                <v:shape id="_x0000_i8371" type="#_x0000_t75" style="width:41.25pt;height:15.75pt" o:ole="">
                  <v:imagedata r:id="rId955" o:title=""/>
                </v:shape>
                <o:OLEObject Type="Embed" ProgID="Equation.DSMT4" ShapeID="_x0000_i8371" DrawAspect="Content" ObjectID="_1686631273" r:id="rId95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5DBACEE">
                <v:shape id="_x0000_i8372" type="#_x0000_t75" style="width:20.25pt;height:14.25pt" o:ole="">
                  <v:imagedata r:id="rId957" o:title=""/>
                </v:shape>
                <o:OLEObject Type="Embed" ProgID="Equation.DSMT4" ShapeID="_x0000_i8372" DrawAspect="Content" ObjectID="_1686631274" r:id="rId95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 Có bao nhiêu véctơ khác véctơ không có điểm đầu và điểm cuối là các điểm trong các điểm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15" w14:anchorId="37861E32">
                <v:shape id="_x0000_i8373" type="#_x0000_t75" style="width:79.5pt;height:15.75pt" o:ole="">
                  <v:imagedata r:id="rId959" o:title=""/>
                </v:shape>
                <o:OLEObject Type="Embed" ProgID="Equation.DSMT4" ShapeID="_x0000_i8373" DrawAspect="Content" ObjectID="_1686631275" r:id="rId96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véctơ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360" w14:anchorId="2F41480B">
                <v:shape id="_x0000_i8374" type="#_x0000_t75" style="width:24pt;height:18pt" o:ole="">
                  <v:imagedata r:id="rId961" o:title=""/>
                </v:shape>
                <o:OLEObject Type="Embed" ProgID="Equation.DSMT4" ShapeID="_x0000_i8374" DrawAspect="Content" ObjectID="_1686631276" r:id="rId96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?</w:t>
            </w:r>
          </w:p>
          <w:p w14:paraId="6F9287C3" w14:textId="2972C1A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0" w:dyaOrig="240" w14:anchorId="7675ACB4">
                <v:shape id="_x0000_i8375" type="#_x0000_t75" style="width:7.5pt;height:12pt" o:ole="">
                  <v:imagedata r:id="rId963" o:title=""/>
                </v:shape>
                <o:OLEObject Type="Embed" ProgID="Equation.DSMT4" ShapeID="_x0000_i8375" DrawAspect="Content" ObjectID="_1686631277" r:id="rId96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00" w:dyaOrig="260" w14:anchorId="1B6F6603">
                <v:shape id="_x0000_i8414" type="#_x0000_t75" style="width:9.75pt;height:12.75pt" o:ole="">
                  <v:imagedata r:id="rId965" o:title=""/>
                </v:shape>
                <o:OLEObject Type="Embed" ProgID="Equation.DSMT4" ShapeID="_x0000_i8414" DrawAspect="Content" ObjectID="_1686631278" r:id="rId96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636F2A31" w14:textId="24055460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00" w:dyaOrig="260" w14:anchorId="1BA934DE">
                <v:shape id="_x0000_i8415" type="#_x0000_t75" style="width:9.75pt;height:12.75pt" o:ole="">
                  <v:imagedata r:id="rId967" o:title=""/>
                </v:shape>
                <o:OLEObject Type="Embed" ProgID="Equation.DSMT4" ShapeID="_x0000_i8415" DrawAspect="Content" ObjectID="_1686631279" r:id="rId968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position w:val="-10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79" w14:anchorId="455DEFD5">
                <v:shape id="_x0000_i8416" type="#_x0000_t75" style="width:9pt;height:14.25pt" o:ole="">
                  <v:imagedata r:id="rId969" o:title=""/>
                </v:shape>
                <o:OLEObject Type="Embed" ProgID="Equation.DSMT4" ShapeID="_x0000_i8416" DrawAspect="Content" ObjectID="_1686631280" r:id="rId970"/>
              </w:object>
            </w:r>
          </w:p>
          <w:p w14:paraId="3AB27870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C323F9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97B949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41AADB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FC68749">
                <v:shape id="_x0000_i8376" type="#_x0000_t75" style="width:36pt;height:14.25pt" o:ole="">
                  <v:imagedata r:id="rId971" o:title=""/>
                </v:shape>
                <o:OLEObject Type="Embed" ProgID="Equation.DSMT4" ShapeID="_x0000_i8376" DrawAspect="Content" ObjectID="_1686631281" r:id="rId9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là hình bình hành khi và chỉ khi</w:t>
            </w:r>
          </w:p>
          <w:p w14:paraId="27446B14" w14:textId="52C5E5F3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eastAsia="Times New Roman" w:hAnsi="Chu Van An" w:cs="Chu Van An"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3E40CB3E">
                <v:shape id="_x0000_i8377" type="#_x0000_t75" style="width:48pt;height:17.25pt" o:ole="">
                  <v:imagedata r:id="rId973" o:title=""/>
                </v:shape>
                <o:OLEObject Type="Embed" ProgID="Equation.DSMT4" ShapeID="_x0000_i8377" DrawAspect="Content" ObjectID="_1686631282" r:id="rId9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56C1ED8D">
                <v:shape id="_x0000_i8378" type="#_x0000_t75" style="width:48.75pt;height:17.25pt" o:ole="">
                  <v:imagedata r:id="rId975" o:title=""/>
                </v:shape>
                <o:OLEObject Type="Embed" ProgID="Equation.DSMT4" ShapeID="_x0000_i8378" DrawAspect="Content" ObjectID="_1686631283" r:id="rId9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</w:p>
          <w:p w14:paraId="06CC97BD" w14:textId="5D4B562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68C326DE">
                <v:shape id="_x0000_i8379" type="#_x0000_t75" style="width:48pt;height:17.25pt" o:ole="">
                  <v:imagedata r:id="rId977" o:title=""/>
                </v:shape>
                <o:OLEObject Type="Embed" ProgID="Equation.DSMT4" ShapeID="_x0000_i8379" DrawAspect="Content" ObjectID="_1686631284" r:id="rId9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21B6FB07">
                <v:shape id="_x0000_i8380" type="#_x0000_t75" style="width:48.75pt;height:17.25pt" o:ole="">
                  <v:imagedata r:id="rId979" o:title=""/>
                </v:shape>
                <o:OLEObject Type="Embed" ProgID="Equation.DSMT4" ShapeID="_x0000_i8380" DrawAspect="Content" ObjectID="_1686631285" r:id="rId9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E5ED59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CCF584F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094544D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00EA34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3C8EFFF">
                <v:shape id="_x0000_i8381" type="#_x0000_t75" style="width:36pt;height:14.25pt" o:ole="">
                  <v:imagedata r:id="rId981" o:title=""/>
                </v:shape>
                <o:OLEObject Type="Embed" ProgID="Equation.DSMT4" ShapeID="_x0000_i8381" DrawAspect="Content" ObjectID="_1686631286" r:id="rId98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EABC2CE">
                <v:shape id="_x0000_i8382" type="#_x0000_t75" style="width:12pt;height:14.25pt" o:ole="">
                  <v:imagedata r:id="rId983" o:title=""/>
                </v:shape>
                <o:OLEObject Type="Embed" ProgID="Equation.DSMT4" ShapeID="_x0000_i8382" DrawAspect="Content" ObjectID="_1686631287" r:id="rId984"/>
              </w:object>
            </w: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Trong các mệnh đề sau, tìm mệnh đề </w:t>
            </w: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sai?</w:t>
            </w:r>
          </w:p>
          <w:p w14:paraId="3F25BC4F" w14:textId="4146D1A1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2E5D4961">
                <v:shape id="_x0000_i8383" type="#_x0000_t75" style="width:48pt;height:17.25pt" o:ole="">
                  <v:imagedata r:id="rId985" o:title=""/>
                </v:shape>
                <o:OLEObject Type="Embed" ProgID="Equation.DSMT4" ShapeID="_x0000_i8383" DrawAspect="Content" ObjectID="_1686631288" r:id="rId9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4BD4E155">
                <v:shape id="_x0000_i8384" type="#_x0000_t75" style="width:48.75pt;height:17.25pt" o:ole="">
                  <v:imagedata r:id="rId987" o:title=""/>
                </v:shape>
                <o:OLEObject Type="Embed" ProgID="Equation.DSMT4" ShapeID="_x0000_i8384" DrawAspect="Content" ObjectID="_1686631289" r:id="rId9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</w:p>
          <w:p w14:paraId="25B60070" w14:textId="3D0E2F3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40D56494">
                <v:shape id="_x0000_i8385" type="#_x0000_t75" style="width:50.25pt;height:17.25pt" o:ole="">
                  <v:imagedata r:id="rId989" o:title=""/>
                </v:shape>
                <o:OLEObject Type="Embed" ProgID="Equation.DSMT4" ShapeID="_x0000_i8385" DrawAspect="Content" ObjectID="_1686631290" r:id="rId9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55804E6B">
                <v:shape id="_x0000_i8386" type="#_x0000_t75" style="width:50.25pt;height:17.25pt" o:ole="">
                  <v:imagedata r:id="rId991" o:title=""/>
                </v:shape>
                <o:OLEObject Type="Embed" ProgID="Equation.DSMT4" ShapeID="_x0000_i8386" DrawAspect="Content" ObjectID="_1686631291" r:id="rId9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3B8514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6D398A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A001CC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6EC08D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bookmarkStart w:id="159" w:name="MTBlankEqn"/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64D31BE">
                <v:shape id="_x0000_i8387" type="#_x0000_t75" style="width:27.75pt;height:14.25pt" o:ole="">
                  <v:imagedata r:id="rId993" o:title=""/>
                </v:shape>
                <o:OLEObject Type="Embed" ProgID="Equation.DSMT4" ShapeID="_x0000_i8387" DrawAspect="Content" ObjectID="_1686631292" r:id="rId994"/>
              </w:object>
            </w:r>
            <w:bookmarkEnd w:id="159"/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với đường cao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4A7A1BD1">
                <v:shape id="_x0000_i8388" type="#_x0000_t75" style="width:21.75pt;height:12.75pt" o:ole="">
                  <v:imagedata r:id="rId995" o:title=""/>
                </v:shape>
                <o:OLEObject Type="Embed" ProgID="Equation.DSMT4" ShapeID="_x0000_i8388" DrawAspect="Content" ObjectID="_1686631293" r:id="rId9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Đẳng thức nào sau đây đúng?</w:t>
            </w:r>
          </w:p>
          <w:p w14:paraId="50DDAFE6" w14:textId="69695744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60" w14:anchorId="4989F9F1">
                <v:shape id="_x0000_i8389" type="#_x0000_t75" style="width:50.25pt;height:18pt" o:ole="">
                  <v:imagedata r:id="rId997" o:title=""/>
                </v:shape>
                <o:OLEObject Type="Embed" ProgID="Equation.DSMT4" ShapeID="_x0000_i8389" DrawAspect="Content" ObjectID="_1686631294" r:id="rId9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320" w:dyaOrig="525" w14:anchorId="4D46644C">
                <v:shape id="_x0000_i8390" type="#_x0000_t75" style="width:66pt;height:26.25pt" o:ole="">
                  <v:imagedata r:id="rId999" o:title=""/>
                </v:shape>
                <o:OLEObject Type="Embed" ProgID="Equation.DSMT4" ShapeID="_x0000_i8390" DrawAspect="Content" ObjectID="_1686631295" r:id="rId10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B1D9C1" w14:textId="3CA5E823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60" w:dyaOrig="675" w14:anchorId="208297F8">
                <v:shape id="_x0000_i8391" type="#_x0000_t75" style="width:78pt;height:33.75pt" o:ole="">
                  <v:imagedata r:id="rId1001" o:title=""/>
                </v:shape>
                <o:OLEObject Type="Embed" ProgID="Equation.DSMT4" ShapeID="_x0000_i8391" DrawAspect="Content" ObjectID="_1686631296" r:id="rId10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60" w14:anchorId="4D0CCF33">
                <v:shape id="_x0000_i8392" type="#_x0000_t75" style="width:48.75pt;height:18pt" o:ole="">
                  <v:imagedata r:id="rId1003" o:title=""/>
                </v:shape>
                <o:OLEObject Type="Embed" ProgID="Equation.DSMT4" ShapeID="_x0000_i8392" DrawAspect="Content" ObjectID="_1686631297" r:id="rId10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FB9ABA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6BB4B4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83628A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5CF1C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F75A3A7">
                <v:shape id="_x0000_i8393" type="#_x0000_t75" style="width:36pt;height:14.25pt" o:ole="">
                  <v:imagedata r:id="rId1005" o:title=""/>
                </v:shape>
                <o:OLEObject Type="Embed" ProgID="Equation.DSMT4" ShapeID="_x0000_i8393" DrawAspect="Content" ObjectID="_1686631298" r:id="rId100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cạnh bằng 3. Khi đó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05" w:dyaOrig="480" w14:anchorId="5F142C7C">
                <v:shape id="_x0000_i8394" type="#_x0000_t75" style="width:50.25pt;height:24pt" o:ole="">
                  <v:imagedata r:id="rId1007" o:title=""/>
                </v:shape>
                <o:OLEObject Type="Embed" ProgID="Equation.DSMT4" ShapeID="_x0000_i8394" DrawAspect="Content" ObjectID="_1686631299" r:id="rId100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5B375CC" w14:textId="52853C9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80" w:dyaOrig="360" w14:anchorId="23FB83C4">
                <v:shape id="_x0000_i8395" type="#_x0000_t75" style="width:24pt;height:18pt" o:ole="">
                  <v:imagedata r:id="rId1009" o:title=""/>
                </v:shape>
                <o:OLEObject Type="Embed" ProgID="Equation.DSMT4" ShapeID="_x0000_i8395" DrawAspect="Content" ObjectID="_1686631300" r:id="rId10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02FAAD34">
                <v:shape id="_x0000_i8396" type="#_x0000_t75" style="width:18pt;height:18pt" o:ole="">
                  <v:imagedata r:id="rId1011" o:title=""/>
                </v:shape>
                <o:OLEObject Type="Embed" ProgID="Equation.DSMT4" ShapeID="_x0000_i8396" DrawAspect="Content" ObjectID="_1686631301" r:id="rId101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75" w14:anchorId="65D363CD">
                <v:shape id="_x0000_i8397" type="#_x0000_t75" style="width:24.75pt;height:33.75pt" o:ole="">
                  <v:imagedata r:id="rId1013" o:title=""/>
                </v:shape>
                <o:OLEObject Type="Embed" ProgID="Equation.DSMT4" ShapeID="_x0000_i8397" DrawAspect="Content" ObjectID="_1686631302" r:id="rId10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79A8AD5A">
                <v:shape id="_x0000_i8398" type="#_x0000_t75" style="width:26.25pt;height:33.75pt" o:ole="">
                  <v:imagedata r:id="rId1015" o:title=""/>
                </v:shape>
                <o:OLEObject Type="Embed" ProgID="Equation.DSMT4" ShapeID="_x0000_i8398" DrawAspect="Content" ObjectID="_1686631303" r:id="rId10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BAD02D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D1299D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2DA91EE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C2667C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19: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570F4C88">
                <v:shape id="_x0000_i8399" type="#_x0000_t75" style="width:51.75pt;height:13.5pt" o:ole="">
                  <v:imagedata r:id="rId1017" o:title=""/>
                </v:shape>
                <o:OLEObject Type="Embed" ProgID="Equation.DSMT4" ShapeID="_x0000_i8399" DrawAspect="Content" ObjectID="_1686631304" r:id="rId10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00F7DA8C">
                <v:shape id="_x0000_i8400" type="#_x0000_t75" style="width:12pt;height:13.5pt" o:ole="">
                  <v:imagedata r:id="rId1019" o:title=""/>
                </v:shape>
                <o:OLEObject Type="Embed" ProgID="Equation.DSMT4" ShapeID="_x0000_i8400" DrawAspect="Content" ObjectID="_1686631305" r:id="rId10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30" w14:anchorId="3F87D7DE">
                <v:shape id="_x0000_i8401" type="#_x0000_t75" style="width:18.75pt;height:16.5pt" o:ole="">
                  <v:imagedata r:id="rId1021" o:title=""/>
                </v:shape>
                <o:OLEObject Type="Embed" ProgID="Equation.DSMT4" ShapeID="_x0000_i8401" DrawAspect="Content" ObjectID="_1686631306" r:id="rId10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CE27864" w14:textId="36CCE2E0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59714387">
                <v:shape id="_x0000_i8402" type="#_x0000_t75" style="width:20.25pt;height:17.25pt" o:ole="">
                  <v:imagedata r:id="rId1023" o:title=""/>
                </v:shape>
                <o:OLEObject Type="Embed" ProgID="Equation.DSMT4" ShapeID="_x0000_i8402" DrawAspect="Content" ObjectID="_1686631307" r:id="rId10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69387C37">
                <v:shape id="_x0000_i8403" type="#_x0000_t75" style="width:20.25pt;height:17.25pt" o:ole="">
                  <v:imagedata r:id="rId1025" o:title=""/>
                </v:shape>
                <o:OLEObject Type="Embed" ProgID="Equation.DSMT4" ShapeID="_x0000_i8403" DrawAspect="Content" ObjectID="_1686631308" r:id="rId10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30" w14:anchorId="37023295">
                <v:shape id="_x0000_i8404" type="#_x0000_t75" style="width:20.25pt;height:16.5pt" o:ole="">
                  <v:imagedata r:id="rId1027" o:title=""/>
                </v:shape>
                <o:OLEObject Type="Embed" ProgID="Equation.DSMT4" ShapeID="_x0000_i8404" DrawAspect="Content" ObjectID="_1686631309" r:id="rId10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6A5B477B">
                <v:shape id="_x0000_i8405" type="#_x0000_t75" style="width:21pt;height:17.25pt" o:ole="">
                  <v:imagedata r:id="rId1029" o:title=""/>
                </v:shape>
                <o:OLEObject Type="Embed" ProgID="Equation.DSMT4" ShapeID="_x0000_i8405" DrawAspect="Content" ObjectID="_1686631310" r:id="rId10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4AD23338">
                <v:shape id="_x0000_i8406" type="#_x0000_t75" style="width:21pt;height:17.25pt" o:ole="">
                  <v:imagedata r:id="rId1031" o:title=""/>
                </v:shape>
                <o:OLEObject Type="Embed" ProgID="Equation.DSMT4" ShapeID="_x0000_i8406" DrawAspect="Content" ObjectID="_1686631311" r:id="rId10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7D03B6A5">
                <v:shape id="_x0000_i8407" type="#_x0000_t75" style="width:21pt;height:16.5pt" o:ole="">
                  <v:imagedata r:id="rId1033" o:title=""/>
                </v:shape>
                <o:OLEObject Type="Embed" ProgID="Equation.DSMT4" ShapeID="_x0000_i8407" DrawAspect="Content" ObjectID="_1686631312" r:id="rId103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</w:p>
          <w:p w14:paraId="073169E6" w14:textId="53CAE91A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color w:val="361FE1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1282C6D7">
                <v:shape id="_x0000_i8408" type="#_x0000_t75" style="width:20.25pt;height:17.25pt" o:ole="">
                  <v:imagedata r:id="rId1035" o:title=""/>
                </v:shape>
                <o:OLEObject Type="Embed" ProgID="Equation.DSMT4" ShapeID="_x0000_i8408" DrawAspect="Content" ObjectID="_1686631313" r:id="rId10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3E12D2FD">
                <v:shape id="_x0000_i8409" type="#_x0000_t75" style="width:20.25pt;height:17.25pt" o:ole="">
                  <v:imagedata r:id="rId1037" o:title=""/>
                </v:shape>
                <o:OLEObject Type="Embed" ProgID="Equation.DSMT4" ShapeID="_x0000_i8409" DrawAspect="Content" ObjectID="_1686631314" r:id="rId103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7335062E">
                <v:shape id="_x0000_i8410" type="#_x0000_t75" style="width:21pt;height:16.5pt" o:ole="">
                  <v:imagedata r:id="rId1039" o:title=""/>
                </v:shape>
                <o:OLEObject Type="Embed" ProgID="Equation.DSMT4" ShapeID="_x0000_i8410" DrawAspect="Content" ObjectID="_1686631315" r:id="rId10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543AFD7C">
                <v:shape id="_x0000_i8411" type="#_x0000_t75" style="width:21pt;height:16.5pt" o:ole="">
                  <v:imagedata r:id="rId1041" o:title=""/>
                </v:shape>
                <o:OLEObject Type="Embed" ProgID="Equation.DSMT4" ShapeID="_x0000_i8411" DrawAspect="Content" ObjectID="_1686631316" r:id="rId10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761B51BD">
                <v:shape id="_x0000_i8412" type="#_x0000_t75" style="width:20.25pt;height:17.25pt" o:ole="">
                  <v:imagedata r:id="rId1043" o:title=""/>
                </v:shape>
                <o:OLEObject Type="Embed" ProgID="Equation.DSMT4" ShapeID="_x0000_i8412" DrawAspect="Content" ObjectID="_1686631317" r:id="rId10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111BBBBF">
                <v:shape id="_x0000_i8413" type="#_x0000_t75" style="width:21pt;height:17.25pt" o:ole="">
                  <v:imagedata r:id="rId1045" o:title=""/>
                </v:shape>
                <o:OLEObject Type="Embed" ProgID="Equation.DSMT4" ShapeID="_x0000_i8413" DrawAspect="Content" ObjectID="_1686631318" r:id="rId10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B860A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6137DD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58"/>
    </w:tbl>
    <w:p w14:paraId="774C4B84" w14:textId="77777777" w:rsidR="00161CA9" w:rsidRPr="00161CA9" w:rsidRDefault="00161CA9" w:rsidP="00161CA9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1BC24EE" w14:textId="0DE9B943" w:rsidR="00DE4CA1" w:rsidRPr="00161CA9" w:rsidRDefault="00DE4CA1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DE4CA1" w:rsidRPr="00161CA9" w:rsidSect="00F30AA4">
      <w:headerReference w:type="default" r:id="rId1047"/>
      <w:footerReference w:type="default" r:id="rId1048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DE37F5" w14:textId="77777777" w:rsidR="00852078" w:rsidRDefault="00852078" w:rsidP="0032639E">
      <w:pPr>
        <w:spacing w:after="0" w:line="240" w:lineRule="auto"/>
      </w:pPr>
      <w:r>
        <w:separator/>
      </w:r>
    </w:p>
  </w:endnote>
  <w:endnote w:type="continuationSeparator" w:id="0">
    <w:p w14:paraId="35E9B26F" w14:textId="77777777" w:rsidR="00852078" w:rsidRDefault="0085207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54600" w14:textId="77777777" w:rsidR="00852078" w:rsidRDefault="00852078" w:rsidP="0032639E">
      <w:pPr>
        <w:spacing w:after="0" w:line="240" w:lineRule="auto"/>
      </w:pPr>
      <w:r>
        <w:separator/>
      </w:r>
    </w:p>
  </w:footnote>
  <w:footnote w:type="continuationSeparator" w:id="0">
    <w:p w14:paraId="22779697" w14:textId="77777777" w:rsidR="00852078" w:rsidRDefault="0085207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1+o4g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8047B"/>
    <w:multiLevelType w:val="hybridMultilevel"/>
    <w:tmpl w:val="F4C4CD14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7F5624"/>
    <w:multiLevelType w:val="hybridMultilevel"/>
    <w:tmpl w:val="F4203A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75759B"/>
    <w:multiLevelType w:val="hybridMultilevel"/>
    <w:tmpl w:val="3B883D8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3276C3"/>
    <w:multiLevelType w:val="hybridMultilevel"/>
    <w:tmpl w:val="4198DFD6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E87272"/>
    <w:multiLevelType w:val="hybridMultilevel"/>
    <w:tmpl w:val="3DAEBF5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64479"/>
    <w:multiLevelType w:val="hybridMultilevel"/>
    <w:tmpl w:val="074EABE4"/>
    <w:lvl w:ilvl="0" w:tplc="A178F0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0D266C"/>
    <w:multiLevelType w:val="hybridMultilevel"/>
    <w:tmpl w:val="72942842"/>
    <w:lvl w:ilvl="0" w:tplc="F4DE74DA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9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39229C"/>
    <w:multiLevelType w:val="hybridMultilevel"/>
    <w:tmpl w:val="FD068B2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73C2B15"/>
    <w:multiLevelType w:val="hybridMultilevel"/>
    <w:tmpl w:val="B8900A44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BD3091"/>
    <w:multiLevelType w:val="hybridMultilevel"/>
    <w:tmpl w:val="DF7427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D27986"/>
    <w:multiLevelType w:val="hybridMultilevel"/>
    <w:tmpl w:val="CA8E509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3C1931"/>
    <w:multiLevelType w:val="hybridMultilevel"/>
    <w:tmpl w:val="8B5A70E2"/>
    <w:lvl w:ilvl="0" w:tplc="10D404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18" w15:restartNumberingAfterBreak="0">
    <w:nsid w:val="53AA6F15"/>
    <w:multiLevelType w:val="hybridMultilevel"/>
    <w:tmpl w:val="AE1ABE44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EE18CA"/>
    <w:multiLevelType w:val="hybridMultilevel"/>
    <w:tmpl w:val="082E47DC"/>
    <w:lvl w:ilvl="0" w:tplc="0F3CCB4A">
      <w:start w:val="1"/>
      <w:numFmt w:val="decimal"/>
      <w:lvlRestart w:val="0"/>
      <w:lvlText w:val="Câu %1:"/>
      <w:lvlJc w:val="left"/>
      <w:pPr>
        <w:ind w:left="171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52A4B56"/>
    <w:multiLevelType w:val="hybridMultilevel"/>
    <w:tmpl w:val="3E2476BA"/>
    <w:lvl w:ilvl="0" w:tplc="076AD1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6C4116"/>
    <w:multiLevelType w:val="hybridMultilevel"/>
    <w:tmpl w:val="71564A6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F507CA"/>
    <w:multiLevelType w:val="hybridMultilevel"/>
    <w:tmpl w:val="66FC6146"/>
    <w:lvl w:ilvl="0" w:tplc="BC8E16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7A591E"/>
    <w:multiLevelType w:val="hybridMultilevel"/>
    <w:tmpl w:val="5BE283B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DD6CB1"/>
    <w:multiLevelType w:val="hybridMultilevel"/>
    <w:tmpl w:val="C7D27A36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6C1911"/>
    <w:multiLevelType w:val="hybridMultilevel"/>
    <w:tmpl w:val="B58643A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D5681E"/>
    <w:multiLevelType w:val="hybridMultilevel"/>
    <w:tmpl w:val="155E1C3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9C3E74"/>
    <w:multiLevelType w:val="hybridMultilevel"/>
    <w:tmpl w:val="6D421D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AD00AD"/>
    <w:multiLevelType w:val="hybridMultilevel"/>
    <w:tmpl w:val="0338CAEE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0"/>
  </w:num>
  <w:num w:numId="3">
    <w:abstractNumId w:val="28"/>
  </w:num>
  <w:num w:numId="4">
    <w:abstractNumId w:val="16"/>
  </w:num>
  <w:num w:numId="5">
    <w:abstractNumId w:val="6"/>
  </w:num>
  <w:num w:numId="6">
    <w:abstractNumId w:val="22"/>
  </w:num>
  <w:num w:numId="7">
    <w:abstractNumId w:val="2"/>
  </w:num>
  <w:num w:numId="8">
    <w:abstractNumId w:val="11"/>
  </w:num>
  <w:num w:numId="9">
    <w:abstractNumId w:val="17"/>
  </w:num>
  <w:num w:numId="10">
    <w:abstractNumId w:val="21"/>
  </w:num>
  <w:num w:numId="11">
    <w:abstractNumId w:val="3"/>
  </w:num>
  <w:num w:numId="12">
    <w:abstractNumId w:val="1"/>
  </w:num>
  <w:num w:numId="13">
    <w:abstractNumId w:val="25"/>
  </w:num>
  <w:num w:numId="14">
    <w:abstractNumId w:val="14"/>
  </w:num>
  <w:num w:numId="15">
    <w:abstractNumId w:val="13"/>
  </w:num>
  <w:num w:numId="16">
    <w:abstractNumId w:val="10"/>
  </w:num>
  <w:num w:numId="17">
    <w:abstractNumId w:val="12"/>
  </w:num>
  <w:num w:numId="18">
    <w:abstractNumId w:val="8"/>
  </w:num>
  <w:num w:numId="19">
    <w:abstractNumId w:val="26"/>
  </w:num>
  <w:num w:numId="20">
    <w:abstractNumId w:val="5"/>
  </w:num>
  <w:num w:numId="21">
    <w:abstractNumId w:val="31"/>
  </w:num>
  <w:num w:numId="22">
    <w:abstractNumId w:val="29"/>
  </w:num>
  <w:num w:numId="23">
    <w:abstractNumId w:val="18"/>
  </w:num>
  <w:num w:numId="24">
    <w:abstractNumId w:val="32"/>
  </w:num>
  <w:num w:numId="25">
    <w:abstractNumId w:val="30"/>
  </w:num>
  <w:num w:numId="26">
    <w:abstractNumId w:val="27"/>
  </w:num>
  <w:num w:numId="27">
    <w:abstractNumId w:val="0"/>
  </w:num>
  <w:num w:numId="28">
    <w:abstractNumId w:val="24"/>
  </w:num>
  <w:num w:numId="29">
    <w:abstractNumId w:val="4"/>
  </w:num>
  <w:num w:numId="30">
    <w:abstractNumId w:val="19"/>
  </w:num>
  <w:num w:numId="31">
    <w:abstractNumId w:val="15"/>
  </w:num>
  <w:num w:numId="3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</w:num>
  <w:num w:numId="3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6472"/>
    <w:rsid w:val="00036442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F45E1"/>
    <w:rsid w:val="00107110"/>
    <w:rsid w:val="00115773"/>
    <w:rsid w:val="00122502"/>
    <w:rsid w:val="00131218"/>
    <w:rsid w:val="001468DF"/>
    <w:rsid w:val="0015526B"/>
    <w:rsid w:val="001611D6"/>
    <w:rsid w:val="00161CA9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47A9"/>
    <w:rsid w:val="00396E63"/>
    <w:rsid w:val="003A077F"/>
    <w:rsid w:val="003C3335"/>
    <w:rsid w:val="003C5D82"/>
    <w:rsid w:val="003D0C7F"/>
    <w:rsid w:val="003D49A2"/>
    <w:rsid w:val="003D6279"/>
    <w:rsid w:val="003F5E66"/>
    <w:rsid w:val="004219D4"/>
    <w:rsid w:val="0042620E"/>
    <w:rsid w:val="00432F49"/>
    <w:rsid w:val="00433B15"/>
    <w:rsid w:val="00440247"/>
    <w:rsid w:val="0044425E"/>
    <w:rsid w:val="0045474F"/>
    <w:rsid w:val="00460B37"/>
    <w:rsid w:val="0046180A"/>
    <w:rsid w:val="004A24A4"/>
    <w:rsid w:val="004B3B60"/>
    <w:rsid w:val="004C232E"/>
    <w:rsid w:val="004C3B41"/>
    <w:rsid w:val="004C56B6"/>
    <w:rsid w:val="004D6831"/>
    <w:rsid w:val="004E63D1"/>
    <w:rsid w:val="004F4E04"/>
    <w:rsid w:val="00501A08"/>
    <w:rsid w:val="00535B2E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01B04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2078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33CD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301D"/>
    <w:rsid w:val="00A7693D"/>
    <w:rsid w:val="00A93EBB"/>
    <w:rsid w:val="00A96342"/>
    <w:rsid w:val="00A97B6C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A551F"/>
    <w:rsid w:val="00BB0466"/>
    <w:rsid w:val="00BB1BC2"/>
    <w:rsid w:val="00BC346D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096D"/>
    <w:rsid w:val="00D2787C"/>
    <w:rsid w:val="00D27D8C"/>
    <w:rsid w:val="00D42747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E4CA1"/>
    <w:rsid w:val="00DF09E7"/>
    <w:rsid w:val="00E07383"/>
    <w:rsid w:val="00E16942"/>
    <w:rsid w:val="00E20EF2"/>
    <w:rsid w:val="00E24929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0AA4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82D9A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F30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image" Target="media/image76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45.bin"/><Relationship Id="rId682" Type="http://schemas.openxmlformats.org/officeDocument/2006/relationships/image" Target="media/image320.wmf"/><Relationship Id="rId128" Type="http://schemas.openxmlformats.org/officeDocument/2006/relationships/image" Target="media/image55.wmf"/><Relationship Id="rId335" Type="http://schemas.openxmlformats.org/officeDocument/2006/relationships/image" Target="media/image152.png"/><Relationship Id="rId542" Type="http://schemas.openxmlformats.org/officeDocument/2006/relationships/oleObject" Target="embeddings/oleObject280.bin"/><Relationship Id="rId987" Type="http://schemas.openxmlformats.org/officeDocument/2006/relationships/image" Target="media/image474.wmf"/><Relationship Id="rId402" Type="http://schemas.openxmlformats.org/officeDocument/2006/relationships/image" Target="media/image183.wmf"/><Relationship Id="rId847" Type="http://schemas.openxmlformats.org/officeDocument/2006/relationships/image" Target="media/image404.wmf"/><Relationship Id="rId1032" Type="http://schemas.openxmlformats.org/officeDocument/2006/relationships/oleObject" Target="embeddings/oleObject525.bin"/><Relationship Id="rId707" Type="http://schemas.openxmlformats.org/officeDocument/2006/relationships/oleObject" Target="embeddings/oleObject363.bin"/><Relationship Id="rId914" Type="http://schemas.openxmlformats.org/officeDocument/2006/relationships/oleObject" Target="embeddings/oleObject466.bin"/><Relationship Id="rId43" Type="http://schemas.openxmlformats.org/officeDocument/2006/relationships/oleObject" Target="embeddings/oleObject16.bin"/><Relationship Id="rId139" Type="http://schemas.openxmlformats.org/officeDocument/2006/relationships/oleObject" Target="embeddings/oleObject68.bin"/><Relationship Id="rId346" Type="http://schemas.openxmlformats.org/officeDocument/2006/relationships/image" Target="media/image157.wmf"/><Relationship Id="rId553" Type="http://schemas.openxmlformats.org/officeDocument/2006/relationships/image" Target="media/image257.wmf"/><Relationship Id="rId760" Type="http://schemas.openxmlformats.org/officeDocument/2006/relationships/oleObject" Target="embeddings/oleObject389.bin"/><Relationship Id="rId998" Type="http://schemas.openxmlformats.org/officeDocument/2006/relationships/oleObject" Target="embeddings/oleObject508.bin"/><Relationship Id="rId192" Type="http://schemas.openxmlformats.org/officeDocument/2006/relationships/image" Target="media/image86.wmf"/><Relationship Id="rId206" Type="http://schemas.openxmlformats.org/officeDocument/2006/relationships/image" Target="media/image93.wmf"/><Relationship Id="rId413" Type="http://schemas.openxmlformats.org/officeDocument/2006/relationships/oleObject" Target="embeddings/oleObject214.bin"/><Relationship Id="rId858" Type="http://schemas.openxmlformats.org/officeDocument/2006/relationships/oleObject" Target="embeddings/oleObject438.bin"/><Relationship Id="rId1043" Type="http://schemas.openxmlformats.org/officeDocument/2006/relationships/image" Target="media/image502.wmf"/><Relationship Id="rId497" Type="http://schemas.openxmlformats.org/officeDocument/2006/relationships/oleObject" Target="embeddings/oleObject256.bin"/><Relationship Id="rId620" Type="http://schemas.openxmlformats.org/officeDocument/2006/relationships/oleObject" Target="embeddings/oleObject320.bin"/><Relationship Id="rId718" Type="http://schemas.openxmlformats.org/officeDocument/2006/relationships/image" Target="media/image339.wmf"/><Relationship Id="rId925" Type="http://schemas.openxmlformats.org/officeDocument/2006/relationships/image" Target="media/image443.wmf"/><Relationship Id="rId357" Type="http://schemas.openxmlformats.org/officeDocument/2006/relationships/image" Target="media/image162.wmf"/><Relationship Id="rId54" Type="http://schemas.openxmlformats.org/officeDocument/2006/relationships/image" Target="media/image21.wmf"/><Relationship Id="rId217" Type="http://schemas.openxmlformats.org/officeDocument/2006/relationships/image" Target="media/image98.wmf"/><Relationship Id="rId564" Type="http://schemas.openxmlformats.org/officeDocument/2006/relationships/oleObject" Target="embeddings/oleObject291.bin"/><Relationship Id="rId771" Type="http://schemas.openxmlformats.org/officeDocument/2006/relationships/image" Target="media/image366.wmf"/><Relationship Id="rId869" Type="http://schemas.openxmlformats.org/officeDocument/2006/relationships/image" Target="media/image415.wmf"/><Relationship Id="rId424" Type="http://schemas.openxmlformats.org/officeDocument/2006/relationships/image" Target="media/image194.wmf"/><Relationship Id="rId631" Type="http://schemas.openxmlformats.org/officeDocument/2006/relationships/image" Target="media/image295.wmf"/><Relationship Id="rId729" Type="http://schemas.openxmlformats.org/officeDocument/2006/relationships/image" Target="media/image345.wmf"/><Relationship Id="rId270" Type="http://schemas.openxmlformats.org/officeDocument/2006/relationships/oleObject" Target="embeddings/oleObject136.bin"/><Relationship Id="rId936" Type="http://schemas.openxmlformats.org/officeDocument/2006/relationships/oleObject" Target="embeddings/oleObject477.bin"/><Relationship Id="rId65" Type="http://schemas.openxmlformats.org/officeDocument/2006/relationships/image" Target="media/image24.wmf"/><Relationship Id="rId130" Type="http://schemas.openxmlformats.org/officeDocument/2006/relationships/image" Target="media/image56.wmf"/><Relationship Id="rId368" Type="http://schemas.openxmlformats.org/officeDocument/2006/relationships/image" Target="media/image166.wmf"/><Relationship Id="rId575" Type="http://schemas.openxmlformats.org/officeDocument/2006/relationships/image" Target="media/image268.wmf"/><Relationship Id="rId782" Type="http://schemas.openxmlformats.org/officeDocument/2006/relationships/oleObject" Target="embeddings/oleObject400.bin"/><Relationship Id="rId228" Type="http://schemas.openxmlformats.org/officeDocument/2006/relationships/oleObject" Target="embeddings/oleObject114.bin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31.bin"/><Relationship Id="rId281" Type="http://schemas.openxmlformats.org/officeDocument/2006/relationships/oleObject" Target="embeddings/oleObject144.bin"/><Relationship Id="rId502" Type="http://schemas.openxmlformats.org/officeDocument/2006/relationships/image" Target="media/image233.wmf"/><Relationship Id="rId947" Type="http://schemas.openxmlformats.org/officeDocument/2006/relationships/image" Target="media/image454.wmf"/><Relationship Id="rId76" Type="http://schemas.openxmlformats.org/officeDocument/2006/relationships/oleObject" Target="embeddings/oleObject36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97.bin"/><Relationship Id="rId586" Type="http://schemas.openxmlformats.org/officeDocument/2006/relationships/oleObject" Target="embeddings/oleObject302.bin"/><Relationship Id="rId793" Type="http://schemas.openxmlformats.org/officeDocument/2006/relationships/image" Target="media/image377.wmf"/><Relationship Id="rId807" Type="http://schemas.openxmlformats.org/officeDocument/2006/relationships/image" Target="media/image384.wmf"/><Relationship Id="rId7" Type="http://schemas.openxmlformats.org/officeDocument/2006/relationships/endnotes" Target="endnotes.xml"/><Relationship Id="rId239" Type="http://schemas.openxmlformats.org/officeDocument/2006/relationships/image" Target="media/image108.wmf"/><Relationship Id="rId446" Type="http://schemas.openxmlformats.org/officeDocument/2006/relationships/image" Target="media/image205.wmf"/><Relationship Id="rId653" Type="http://schemas.openxmlformats.org/officeDocument/2006/relationships/oleObject" Target="embeddings/oleObject336.bin"/><Relationship Id="rId292" Type="http://schemas.openxmlformats.org/officeDocument/2006/relationships/image" Target="media/image132.wmf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39.bin"/><Relationship Id="rId958" Type="http://schemas.openxmlformats.org/officeDocument/2006/relationships/oleObject" Target="embeddings/oleObject488.bin"/><Relationship Id="rId87" Type="http://schemas.openxmlformats.org/officeDocument/2006/relationships/oleObject" Target="embeddings/oleObject42.bin"/><Relationship Id="rId513" Type="http://schemas.openxmlformats.org/officeDocument/2006/relationships/oleObject" Target="embeddings/oleObject264.bin"/><Relationship Id="rId597" Type="http://schemas.openxmlformats.org/officeDocument/2006/relationships/image" Target="media/image278.wmf"/><Relationship Id="rId720" Type="http://schemas.openxmlformats.org/officeDocument/2006/relationships/image" Target="media/image340.wmf"/><Relationship Id="rId818" Type="http://schemas.openxmlformats.org/officeDocument/2006/relationships/oleObject" Target="embeddings/oleObject418.bin"/><Relationship Id="rId152" Type="http://schemas.openxmlformats.org/officeDocument/2006/relationships/image" Target="media/image67.wmf"/><Relationship Id="rId457" Type="http://schemas.openxmlformats.org/officeDocument/2006/relationships/oleObject" Target="embeddings/oleObject236.bin"/><Relationship Id="rId1003" Type="http://schemas.openxmlformats.org/officeDocument/2006/relationships/image" Target="media/image482.wmf"/><Relationship Id="rId664" Type="http://schemas.openxmlformats.org/officeDocument/2006/relationships/image" Target="media/image312.wmf"/><Relationship Id="rId871" Type="http://schemas.openxmlformats.org/officeDocument/2006/relationships/image" Target="media/image416.wmf"/><Relationship Id="rId969" Type="http://schemas.openxmlformats.org/officeDocument/2006/relationships/image" Target="media/image465.wmf"/><Relationship Id="rId14" Type="http://schemas.openxmlformats.org/officeDocument/2006/relationships/oleObject" Target="embeddings/oleObject3.bin"/><Relationship Id="rId317" Type="http://schemas.openxmlformats.org/officeDocument/2006/relationships/image" Target="media/image143.wmf"/><Relationship Id="rId524" Type="http://schemas.openxmlformats.org/officeDocument/2006/relationships/oleObject" Target="embeddings/oleObject271.bin"/><Relationship Id="rId731" Type="http://schemas.openxmlformats.org/officeDocument/2006/relationships/image" Target="media/image346.wmf"/><Relationship Id="rId98" Type="http://schemas.openxmlformats.org/officeDocument/2006/relationships/image" Target="media/image40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67.wmf"/><Relationship Id="rId829" Type="http://schemas.openxmlformats.org/officeDocument/2006/relationships/image" Target="media/image395.wmf"/><Relationship Id="rId1014" Type="http://schemas.openxmlformats.org/officeDocument/2006/relationships/oleObject" Target="embeddings/oleObject516.bin"/><Relationship Id="rId230" Type="http://schemas.openxmlformats.org/officeDocument/2006/relationships/oleObject" Target="embeddings/oleObject115.bin"/><Relationship Id="rId468" Type="http://schemas.openxmlformats.org/officeDocument/2006/relationships/image" Target="media/image216.wmf"/><Relationship Id="rId675" Type="http://schemas.openxmlformats.org/officeDocument/2006/relationships/oleObject" Target="embeddings/oleObject347.bin"/><Relationship Id="rId882" Type="http://schemas.openxmlformats.org/officeDocument/2006/relationships/oleObject" Target="embeddings/oleObject450.bin"/><Relationship Id="rId25" Type="http://schemas.openxmlformats.org/officeDocument/2006/relationships/image" Target="media/image8.wmf"/><Relationship Id="rId328" Type="http://schemas.openxmlformats.org/officeDocument/2006/relationships/oleObject" Target="embeddings/oleObject169.bin"/><Relationship Id="rId535" Type="http://schemas.openxmlformats.org/officeDocument/2006/relationships/image" Target="media/image248.wmf"/><Relationship Id="rId742" Type="http://schemas.openxmlformats.org/officeDocument/2006/relationships/image" Target="media/image352.wmf"/><Relationship Id="rId174" Type="http://schemas.openxmlformats.org/officeDocument/2006/relationships/oleObject" Target="embeddings/oleObject86.bin"/><Relationship Id="rId381" Type="http://schemas.openxmlformats.org/officeDocument/2006/relationships/oleObject" Target="embeddings/oleObject198.bin"/><Relationship Id="rId602" Type="http://schemas.openxmlformats.org/officeDocument/2006/relationships/oleObject" Target="embeddings/oleObject311.bin"/><Relationship Id="rId1025" Type="http://schemas.openxmlformats.org/officeDocument/2006/relationships/image" Target="media/image493.wmf"/><Relationship Id="rId241" Type="http://schemas.openxmlformats.org/officeDocument/2006/relationships/image" Target="media/image109.wmf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53.bin"/><Relationship Id="rId893" Type="http://schemas.openxmlformats.org/officeDocument/2006/relationships/image" Target="media/image427.wmf"/><Relationship Id="rId907" Type="http://schemas.openxmlformats.org/officeDocument/2006/relationships/image" Target="media/image434.wmf"/><Relationship Id="rId36" Type="http://schemas.openxmlformats.org/officeDocument/2006/relationships/image" Target="media/image13.wmf"/><Relationship Id="rId339" Type="http://schemas.openxmlformats.org/officeDocument/2006/relationships/oleObject" Target="embeddings/oleObject175.bin"/><Relationship Id="rId546" Type="http://schemas.openxmlformats.org/officeDocument/2006/relationships/oleObject" Target="embeddings/oleObject282.bin"/><Relationship Id="rId753" Type="http://schemas.openxmlformats.org/officeDocument/2006/relationships/oleObject" Target="embeddings/oleObject385.bin"/><Relationship Id="rId101" Type="http://schemas.openxmlformats.org/officeDocument/2006/relationships/oleObject" Target="embeddings/oleObject49.bin"/><Relationship Id="rId185" Type="http://schemas.openxmlformats.org/officeDocument/2006/relationships/oleObject" Target="embeddings/oleObject92.bin"/><Relationship Id="rId406" Type="http://schemas.openxmlformats.org/officeDocument/2006/relationships/image" Target="media/image185.wmf"/><Relationship Id="rId960" Type="http://schemas.openxmlformats.org/officeDocument/2006/relationships/oleObject" Target="embeddings/oleObject489.bin"/><Relationship Id="rId1036" Type="http://schemas.openxmlformats.org/officeDocument/2006/relationships/oleObject" Target="embeddings/oleObject527.bin"/><Relationship Id="rId392" Type="http://schemas.openxmlformats.org/officeDocument/2006/relationships/image" Target="media/image178.wmf"/><Relationship Id="rId613" Type="http://schemas.openxmlformats.org/officeDocument/2006/relationships/image" Target="media/image286.wmf"/><Relationship Id="rId697" Type="http://schemas.openxmlformats.org/officeDocument/2006/relationships/oleObject" Target="embeddings/oleObject358.bin"/><Relationship Id="rId820" Type="http://schemas.openxmlformats.org/officeDocument/2006/relationships/oleObject" Target="embeddings/oleObject419.bin"/><Relationship Id="rId918" Type="http://schemas.openxmlformats.org/officeDocument/2006/relationships/oleObject" Target="embeddings/oleObject468.bin"/><Relationship Id="rId252" Type="http://schemas.openxmlformats.org/officeDocument/2006/relationships/oleObject" Target="embeddings/oleObject127.bin"/><Relationship Id="rId47" Type="http://schemas.openxmlformats.org/officeDocument/2006/relationships/oleObject" Target="embeddings/oleObject19.bin"/><Relationship Id="rId112" Type="http://schemas.openxmlformats.org/officeDocument/2006/relationships/image" Target="media/image47.wmf"/><Relationship Id="rId557" Type="http://schemas.openxmlformats.org/officeDocument/2006/relationships/image" Target="media/image259.wmf"/><Relationship Id="rId764" Type="http://schemas.openxmlformats.org/officeDocument/2006/relationships/oleObject" Target="embeddings/oleObject391.bin"/><Relationship Id="rId971" Type="http://schemas.openxmlformats.org/officeDocument/2006/relationships/image" Target="media/image466.wmf"/><Relationship Id="rId196" Type="http://schemas.openxmlformats.org/officeDocument/2006/relationships/image" Target="media/image88.wmf"/><Relationship Id="rId417" Type="http://schemas.openxmlformats.org/officeDocument/2006/relationships/oleObject" Target="embeddings/oleObject216.bin"/><Relationship Id="rId624" Type="http://schemas.openxmlformats.org/officeDocument/2006/relationships/oleObject" Target="embeddings/oleObject322.bin"/><Relationship Id="rId831" Type="http://schemas.openxmlformats.org/officeDocument/2006/relationships/image" Target="media/image396.wmf"/><Relationship Id="rId1047" Type="http://schemas.openxmlformats.org/officeDocument/2006/relationships/header" Target="header1.xml"/><Relationship Id="rId263" Type="http://schemas.openxmlformats.org/officeDocument/2006/relationships/image" Target="media/image120.wmf"/><Relationship Id="rId470" Type="http://schemas.openxmlformats.org/officeDocument/2006/relationships/image" Target="media/image217.wmf"/><Relationship Id="rId929" Type="http://schemas.openxmlformats.org/officeDocument/2006/relationships/image" Target="media/image445.wmf"/><Relationship Id="rId58" Type="http://schemas.openxmlformats.org/officeDocument/2006/relationships/oleObject" Target="embeddings/oleObject26.bin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70.bin"/><Relationship Id="rId568" Type="http://schemas.openxmlformats.org/officeDocument/2006/relationships/oleObject" Target="embeddings/oleObject293.bin"/><Relationship Id="rId775" Type="http://schemas.openxmlformats.org/officeDocument/2006/relationships/image" Target="media/image368.wmf"/><Relationship Id="rId982" Type="http://schemas.openxmlformats.org/officeDocument/2006/relationships/oleObject" Target="embeddings/oleObject500.bin"/><Relationship Id="rId428" Type="http://schemas.openxmlformats.org/officeDocument/2006/relationships/image" Target="media/image196.wmf"/><Relationship Id="rId635" Type="http://schemas.openxmlformats.org/officeDocument/2006/relationships/image" Target="media/image297.wmf"/><Relationship Id="rId842" Type="http://schemas.openxmlformats.org/officeDocument/2006/relationships/oleObject" Target="embeddings/oleObject430.bin"/><Relationship Id="rId274" Type="http://schemas.openxmlformats.org/officeDocument/2006/relationships/oleObject" Target="embeddings/oleObject139.bin"/><Relationship Id="rId481" Type="http://schemas.openxmlformats.org/officeDocument/2006/relationships/oleObject" Target="embeddings/oleObject248.bin"/><Relationship Id="rId702" Type="http://schemas.openxmlformats.org/officeDocument/2006/relationships/image" Target="media/image331.wmf"/><Relationship Id="rId69" Type="http://schemas.openxmlformats.org/officeDocument/2006/relationships/image" Target="media/image26.wmf"/><Relationship Id="rId134" Type="http://schemas.openxmlformats.org/officeDocument/2006/relationships/image" Target="media/image58.wmf"/><Relationship Id="rId579" Type="http://schemas.openxmlformats.org/officeDocument/2006/relationships/image" Target="media/image270.wmf"/><Relationship Id="rId786" Type="http://schemas.openxmlformats.org/officeDocument/2006/relationships/oleObject" Target="embeddings/oleObject402.bin"/><Relationship Id="rId993" Type="http://schemas.openxmlformats.org/officeDocument/2006/relationships/image" Target="media/image477.wmf"/><Relationship Id="rId341" Type="http://schemas.openxmlformats.org/officeDocument/2006/relationships/oleObject" Target="embeddings/oleObject176.bin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33.bin"/><Relationship Id="rId201" Type="http://schemas.openxmlformats.org/officeDocument/2006/relationships/oleObject" Target="embeddings/oleObject100.bin"/><Relationship Id="rId285" Type="http://schemas.openxmlformats.org/officeDocument/2006/relationships/oleObject" Target="embeddings/oleObject146.bin"/><Relationship Id="rId506" Type="http://schemas.openxmlformats.org/officeDocument/2006/relationships/image" Target="media/image235.wmf"/><Relationship Id="rId853" Type="http://schemas.openxmlformats.org/officeDocument/2006/relationships/image" Target="media/image407.wmf"/><Relationship Id="rId492" Type="http://schemas.openxmlformats.org/officeDocument/2006/relationships/image" Target="media/image228.wmf"/><Relationship Id="rId713" Type="http://schemas.openxmlformats.org/officeDocument/2006/relationships/oleObject" Target="embeddings/oleObject366.bin"/><Relationship Id="rId797" Type="http://schemas.openxmlformats.org/officeDocument/2006/relationships/image" Target="media/image379.wmf"/><Relationship Id="rId920" Type="http://schemas.openxmlformats.org/officeDocument/2006/relationships/oleObject" Target="embeddings/oleObject469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60.wmf"/><Relationship Id="rId212" Type="http://schemas.openxmlformats.org/officeDocument/2006/relationships/oleObject" Target="embeddings/oleObject106.bin"/><Relationship Id="rId657" Type="http://schemas.openxmlformats.org/officeDocument/2006/relationships/oleObject" Target="embeddings/oleObject338.bin"/><Relationship Id="rId864" Type="http://schemas.openxmlformats.org/officeDocument/2006/relationships/oleObject" Target="embeddings/oleObject441.bin"/><Relationship Id="rId296" Type="http://schemas.openxmlformats.org/officeDocument/2006/relationships/image" Target="media/image134.wmf"/><Relationship Id="rId517" Type="http://schemas.openxmlformats.org/officeDocument/2006/relationships/image" Target="media/image240.wmf"/><Relationship Id="rId724" Type="http://schemas.openxmlformats.org/officeDocument/2006/relationships/image" Target="media/image342.wmf"/><Relationship Id="rId931" Type="http://schemas.openxmlformats.org/officeDocument/2006/relationships/image" Target="media/image446.wmf"/><Relationship Id="rId60" Type="http://schemas.openxmlformats.org/officeDocument/2006/relationships/oleObject" Target="embeddings/oleObject28.bin"/><Relationship Id="rId156" Type="http://schemas.openxmlformats.org/officeDocument/2006/relationships/image" Target="media/image69.wmf"/><Relationship Id="rId363" Type="http://schemas.openxmlformats.org/officeDocument/2006/relationships/image" Target="media/image165.wmf"/><Relationship Id="rId570" Type="http://schemas.openxmlformats.org/officeDocument/2006/relationships/oleObject" Target="embeddings/oleObject294.bin"/><Relationship Id="rId1007" Type="http://schemas.openxmlformats.org/officeDocument/2006/relationships/image" Target="media/image484.wmf"/><Relationship Id="rId223" Type="http://schemas.openxmlformats.org/officeDocument/2006/relationships/image" Target="media/image101.png"/><Relationship Id="rId430" Type="http://schemas.openxmlformats.org/officeDocument/2006/relationships/image" Target="media/image197.wmf"/><Relationship Id="rId668" Type="http://schemas.openxmlformats.org/officeDocument/2006/relationships/image" Target="media/image314.wmf"/><Relationship Id="rId875" Type="http://schemas.openxmlformats.org/officeDocument/2006/relationships/image" Target="media/image418.wmf"/><Relationship Id="rId18" Type="http://schemas.openxmlformats.org/officeDocument/2006/relationships/oleObject" Target="embeddings/Microsoft_Visio_2003-2010_Drawing.vsd"/><Relationship Id="rId528" Type="http://schemas.openxmlformats.org/officeDocument/2006/relationships/oleObject" Target="embeddings/oleObject273.bin"/><Relationship Id="rId735" Type="http://schemas.openxmlformats.org/officeDocument/2006/relationships/image" Target="media/image348.wmf"/><Relationship Id="rId942" Type="http://schemas.openxmlformats.org/officeDocument/2006/relationships/oleObject" Target="embeddings/oleObject480.bin"/><Relationship Id="rId167" Type="http://schemas.openxmlformats.org/officeDocument/2006/relationships/oleObject" Target="embeddings/oleObject82.bin"/><Relationship Id="rId374" Type="http://schemas.openxmlformats.org/officeDocument/2006/relationships/image" Target="media/image169.wmf"/><Relationship Id="rId581" Type="http://schemas.openxmlformats.org/officeDocument/2006/relationships/image" Target="media/image271.wmf"/><Relationship Id="rId1018" Type="http://schemas.openxmlformats.org/officeDocument/2006/relationships/oleObject" Target="embeddings/oleObject518.bin"/><Relationship Id="rId71" Type="http://schemas.openxmlformats.org/officeDocument/2006/relationships/image" Target="media/image27.wmf"/><Relationship Id="rId234" Type="http://schemas.openxmlformats.org/officeDocument/2006/relationships/oleObject" Target="embeddings/oleObject118.bin"/><Relationship Id="rId679" Type="http://schemas.openxmlformats.org/officeDocument/2006/relationships/oleObject" Target="embeddings/oleObject349.bin"/><Relationship Id="rId802" Type="http://schemas.openxmlformats.org/officeDocument/2006/relationships/oleObject" Target="embeddings/oleObject410.bin"/><Relationship Id="rId886" Type="http://schemas.openxmlformats.org/officeDocument/2006/relationships/oleObject" Target="embeddings/oleObject452.bin"/><Relationship Id="rId2" Type="http://schemas.openxmlformats.org/officeDocument/2006/relationships/numbering" Target="numbering.xml"/><Relationship Id="rId29" Type="http://schemas.openxmlformats.org/officeDocument/2006/relationships/image" Target="media/image10.png"/><Relationship Id="rId441" Type="http://schemas.openxmlformats.org/officeDocument/2006/relationships/oleObject" Target="embeddings/oleObject228.bin"/><Relationship Id="rId539" Type="http://schemas.openxmlformats.org/officeDocument/2006/relationships/image" Target="media/image250.wmf"/><Relationship Id="rId746" Type="http://schemas.openxmlformats.org/officeDocument/2006/relationships/image" Target="media/image354.wmf"/><Relationship Id="rId178" Type="http://schemas.openxmlformats.org/officeDocument/2006/relationships/oleObject" Target="embeddings/oleObject88.bin"/><Relationship Id="rId301" Type="http://schemas.openxmlformats.org/officeDocument/2006/relationships/oleObject" Target="embeddings/oleObject155.bin"/><Relationship Id="rId953" Type="http://schemas.openxmlformats.org/officeDocument/2006/relationships/image" Target="media/image457.wmf"/><Relationship Id="rId1029" Type="http://schemas.openxmlformats.org/officeDocument/2006/relationships/image" Target="media/image495.wmf"/><Relationship Id="rId82" Type="http://schemas.openxmlformats.org/officeDocument/2006/relationships/image" Target="media/image32.wmf"/><Relationship Id="rId385" Type="http://schemas.openxmlformats.org/officeDocument/2006/relationships/oleObject" Target="embeddings/oleObject200.bin"/><Relationship Id="rId592" Type="http://schemas.openxmlformats.org/officeDocument/2006/relationships/oleObject" Target="embeddings/oleObject305.bin"/><Relationship Id="rId606" Type="http://schemas.openxmlformats.org/officeDocument/2006/relationships/oleObject" Target="embeddings/oleObject313.bin"/><Relationship Id="rId813" Type="http://schemas.openxmlformats.org/officeDocument/2006/relationships/image" Target="media/image387.wmf"/><Relationship Id="rId245" Type="http://schemas.openxmlformats.org/officeDocument/2006/relationships/image" Target="media/image111.wmf"/><Relationship Id="rId452" Type="http://schemas.openxmlformats.org/officeDocument/2006/relationships/image" Target="media/image208.wmf"/><Relationship Id="rId897" Type="http://schemas.openxmlformats.org/officeDocument/2006/relationships/image" Target="media/image429.wmf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387.bin"/><Relationship Id="rId964" Type="http://schemas.openxmlformats.org/officeDocument/2006/relationships/oleObject" Target="embeddings/oleObject491.bin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80.wmf"/><Relationship Id="rId617" Type="http://schemas.openxmlformats.org/officeDocument/2006/relationships/image" Target="media/image288.wmf"/><Relationship Id="rId824" Type="http://schemas.openxmlformats.org/officeDocument/2006/relationships/oleObject" Target="embeddings/oleObject421.bin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39.bin"/><Relationship Id="rId670" Type="http://schemas.openxmlformats.org/officeDocument/2006/relationships/image" Target="media/image315.wmf"/><Relationship Id="rId116" Type="http://schemas.openxmlformats.org/officeDocument/2006/relationships/image" Target="media/image49.wmf"/><Relationship Id="rId323" Type="http://schemas.openxmlformats.org/officeDocument/2006/relationships/image" Target="media/image146.wmf"/><Relationship Id="rId530" Type="http://schemas.openxmlformats.org/officeDocument/2006/relationships/oleObject" Target="embeddings/oleObject274.bin"/><Relationship Id="rId768" Type="http://schemas.openxmlformats.org/officeDocument/2006/relationships/oleObject" Target="embeddings/oleObject393.bin"/><Relationship Id="rId975" Type="http://schemas.openxmlformats.org/officeDocument/2006/relationships/image" Target="media/image468.wmf"/><Relationship Id="rId20" Type="http://schemas.openxmlformats.org/officeDocument/2006/relationships/oleObject" Target="embeddings/oleObject5.bin"/><Relationship Id="rId628" Type="http://schemas.openxmlformats.org/officeDocument/2006/relationships/oleObject" Target="embeddings/oleObject324.bin"/><Relationship Id="rId835" Type="http://schemas.openxmlformats.org/officeDocument/2006/relationships/image" Target="media/image398.wmf"/><Relationship Id="rId267" Type="http://schemas.openxmlformats.org/officeDocument/2006/relationships/image" Target="media/image122.wmf"/><Relationship Id="rId474" Type="http://schemas.openxmlformats.org/officeDocument/2006/relationships/image" Target="media/image219.wmf"/><Relationship Id="rId1020" Type="http://schemas.openxmlformats.org/officeDocument/2006/relationships/oleObject" Target="embeddings/oleObject519.bin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51.bin"/><Relationship Id="rId779" Type="http://schemas.openxmlformats.org/officeDocument/2006/relationships/image" Target="media/image370.wmf"/><Relationship Id="rId902" Type="http://schemas.openxmlformats.org/officeDocument/2006/relationships/oleObject" Target="embeddings/oleObject460.bin"/><Relationship Id="rId986" Type="http://schemas.openxmlformats.org/officeDocument/2006/relationships/oleObject" Target="embeddings/oleObject502.bin"/><Relationship Id="rId31" Type="http://schemas.openxmlformats.org/officeDocument/2006/relationships/oleObject" Target="embeddings/Microsoft_Visio_2003-2010_Drawing3.vsd"/><Relationship Id="rId334" Type="http://schemas.openxmlformats.org/officeDocument/2006/relationships/oleObject" Target="embeddings/oleObject172.bin"/><Relationship Id="rId541" Type="http://schemas.openxmlformats.org/officeDocument/2006/relationships/image" Target="media/image251.wmf"/><Relationship Id="rId639" Type="http://schemas.openxmlformats.org/officeDocument/2006/relationships/image" Target="media/image299.wmf"/><Relationship Id="rId180" Type="http://schemas.openxmlformats.org/officeDocument/2006/relationships/oleObject" Target="embeddings/oleObject89.bin"/><Relationship Id="rId278" Type="http://schemas.openxmlformats.org/officeDocument/2006/relationships/image" Target="media/image125.wmf"/><Relationship Id="rId401" Type="http://schemas.openxmlformats.org/officeDocument/2006/relationships/oleObject" Target="embeddings/oleObject208.bin"/><Relationship Id="rId846" Type="http://schemas.openxmlformats.org/officeDocument/2006/relationships/oleObject" Target="embeddings/oleObject432.bin"/><Relationship Id="rId1031" Type="http://schemas.openxmlformats.org/officeDocument/2006/relationships/image" Target="media/image496.wmf"/><Relationship Id="rId485" Type="http://schemas.openxmlformats.org/officeDocument/2006/relationships/oleObject" Target="embeddings/oleObject250.bin"/><Relationship Id="rId692" Type="http://schemas.openxmlformats.org/officeDocument/2006/relationships/image" Target="media/image326.wmf"/><Relationship Id="rId706" Type="http://schemas.openxmlformats.org/officeDocument/2006/relationships/image" Target="media/image333.wmf"/><Relationship Id="rId913" Type="http://schemas.openxmlformats.org/officeDocument/2006/relationships/image" Target="media/image437.wmf"/><Relationship Id="rId42" Type="http://schemas.openxmlformats.org/officeDocument/2006/relationships/oleObject" Target="embeddings/oleObject15.bin"/><Relationship Id="rId138" Type="http://schemas.openxmlformats.org/officeDocument/2006/relationships/image" Target="media/image60.wmf"/><Relationship Id="rId345" Type="http://schemas.openxmlformats.org/officeDocument/2006/relationships/oleObject" Target="embeddings/oleObject178.bin"/><Relationship Id="rId552" Type="http://schemas.openxmlformats.org/officeDocument/2006/relationships/oleObject" Target="embeddings/oleObject285.bin"/><Relationship Id="rId997" Type="http://schemas.openxmlformats.org/officeDocument/2006/relationships/image" Target="media/image479.wmf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2.bin"/><Relationship Id="rId412" Type="http://schemas.openxmlformats.org/officeDocument/2006/relationships/image" Target="media/image188.wmf"/><Relationship Id="rId857" Type="http://schemas.openxmlformats.org/officeDocument/2006/relationships/image" Target="media/image409.wmf"/><Relationship Id="rId1042" Type="http://schemas.openxmlformats.org/officeDocument/2006/relationships/oleObject" Target="embeddings/oleObject530.bin"/><Relationship Id="rId289" Type="http://schemas.openxmlformats.org/officeDocument/2006/relationships/oleObject" Target="embeddings/oleObject148.bin"/><Relationship Id="rId496" Type="http://schemas.openxmlformats.org/officeDocument/2006/relationships/image" Target="media/image230.wmf"/><Relationship Id="rId717" Type="http://schemas.openxmlformats.org/officeDocument/2006/relationships/oleObject" Target="embeddings/oleObject368.bin"/><Relationship Id="rId924" Type="http://schemas.openxmlformats.org/officeDocument/2006/relationships/oleObject" Target="embeddings/oleObject471.bin"/><Relationship Id="rId53" Type="http://schemas.openxmlformats.org/officeDocument/2006/relationships/oleObject" Target="embeddings/oleObject22.bin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84.bin"/><Relationship Id="rId563" Type="http://schemas.openxmlformats.org/officeDocument/2006/relationships/image" Target="media/image262.wmf"/><Relationship Id="rId770" Type="http://schemas.openxmlformats.org/officeDocument/2006/relationships/oleObject" Target="embeddings/oleObject394.bin"/><Relationship Id="rId216" Type="http://schemas.openxmlformats.org/officeDocument/2006/relationships/oleObject" Target="embeddings/oleObject108.bin"/><Relationship Id="rId423" Type="http://schemas.openxmlformats.org/officeDocument/2006/relationships/oleObject" Target="embeddings/oleObject219.bin"/><Relationship Id="rId868" Type="http://schemas.openxmlformats.org/officeDocument/2006/relationships/oleObject" Target="embeddings/oleObject443.bin"/><Relationship Id="rId630" Type="http://schemas.openxmlformats.org/officeDocument/2006/relationships/oleObject" Target="embeddings/oleObject325.bin"/><Relationship Id="rId728" Type="http://schemas.openxmlformats.org/officeDocument/2006/relationships/oleObject" Target="embeddings/oleObject373.bin"/><Relationship Id="rId935" Type="http://schemas.openxmlformats.org/officeDocument/2006/relationships/image" Target="media/image448.wmf"/><Relationship Id="rId64" Type="http://schemas.openxmlformats.org/officeDocument/2006/relationships/image" Target="media/image23.gif"/><Relationship Id="rId367" Type="http://schemas.openxmlformats.org/officeDocument/2006/relationships/oleObject" Target="embeddings/oleObject191.bin"/><Relationship Id="rId574" Type="http://schemas.openxmlformats.org/officeDocument/2006/relationships/oleObject" Target="embeddings/oleObject296.bin"/><Relationship Id="rId227" Type="http://schemas.openxmlformats.org/officeDocument/2006/relationships/oleObject" Target="embeddings/oleObject113.bin"/><Relationship Id="rId781" Type="http://schemas.openxmlformats.org/officeDocument/2006/relationships/image" Target="media/image371.wmf"/><Relationship Id="rId879" Type="http://schemas.openxmlformats.org/officeDocument/2006/relationships/image" Target="media/image420.wmf"/><Relationship Id="rId434" Type="http://schemas.openxmlformats.org/officeDocument/2006/relationships/image" Target="media/image199.wmf"/><Relationship Id="rId641" Type="http://schemas.openxmlformats.org/officeDocument/2006/relationships/image" Target="media/image300.wmf"/><Relationship Id="rId739" Type="http://schemas.openxmlformats.org/officeDocument/2006/relationships/image" Target="media/image350.png"/><Relationship Id="rId280" Type="http://schemas.openxmlformats.org/officeDocument/2006/relationships/image" Target="media/image126.wmf"/><Relationship Id="rId501" Type="http://schemas.openxmlformats.org/officeDocument/2006/relationships/oleObject" Target="embeddings/oleObject258.bin"/><Relationship Id="rId946" Type="http://schemas.openxmlformats.org/officeDocument/2006/relationships/oleObject" Target="embeddings/oleObject482.bin"/><Relationship Id="rId75" Type="http://schemas.openxmlformats.org/officeDocument/2006/relationships/image" Target="media/image29.wmf"/><Relationship Id="rId140" Type="http://schemas.openxmlformats.org/officeDocument/2006/relationships/image" Target="media/image61.wmf"/><Relationship Id="rId378" Type="http://schemas.openxmlformats.org/officeDocument/2006/relationships/image" Target="media/image171.wmf"/><Relationship Id="rId585" Type="http://schemas.openxmlformats.org/officeDocument/2006/relationships/image" Target="media/image273.wmf"/><Relationship Id="rId792" Type="http://schemas.openxmlformats.org/officeDocument/2006/relationships/oleObject" Target="embeddings/oleObject405.bin"/><Relationship Id="rId806" Type="http://schemas.openxmlformats.org/officeDocument/2006/relationships/oleObject" Target="embeddings/oleObject41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0.bin"/><Relationship Id="rId445" Type="http://schemas.openxmlformats.org/officeDocument/2006/relationships/oleObject" Target="embeddings/oleObject230.bin"/><Relationship Id="rId652" Type="http://schemas.openxmlformats.org/officeDocument/2006/relationships/image" Target="media/image306.wmf"/><Relationship Id="rId291" Type="http://schemas.openxmlformats.org/officeDocument/2006/relationships/oleObject" Target="embeddings/oleObject149.bin"/><Relationship Id="rId305" Type="http://schemas.openxmlformats.org/officeDocument/2006/relationships/image" Target="media/image137.wmf"/><Relationship Id="rId512" Type="http://schemas.openxmlformats.org/officeDocument/2006/relationships/image" Target="media/image238.wmf"/><Relationship Id="rId957" Type="http://schemas.openxmlformats.org/officeDocument/2006/relationships/image" Target="media/image459.wmf"/><Relationship Id="rId86" Type="http://schemas.openxmlformats.org/officeDocument/2006/relationships/image" Target="media/image34.wmf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202.bin"/><Relationship Id="rId596" Type="http://schemas.openxmlformats.org/officeDocument/2006/relationships/oleObject" Target="embeddings/oleObject308.bin"/><Relationship Id="rId817" Type="http://schemas.openxmlformats.org/officeDocument/2006/relationships/image" Target="media/image389.wmf"/><Relationship Id="rId1002" Type="http://schemas.openxmlformats.org/officeDocument/2006/relationships/oleObject" Target="embeddings/oleObject510.bin"/><Relationship Id="rId249" Type="http://schemas.openxmlformats.org/officeDocument/2006/relationships/image" Target="media/image113.wmf"/><Relationship Id="rId456" Type="http://schemas.openxmlformats.org/officeDocument/2006/relationships/image" Target="media/image210.wmf"/><Relationship Id="rId663" Type="http://schemas.openxmlformats.org/officeDocument/2006/relationships/oleObject" Target="embeddings/oleObject341.bin"/><Relationship Id="rId870" Type="http://schemas.openxmlformats.org/officeDocument/2006/relationships/oleObject" Target="embeddings/oleObject444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63.bin"/><Relationship Id="rId523" Type="http://schemas.openxmlformats.org/officeDocument/2006/relationships/image" Target="media/image242.wmf"/><Relationship Id="rId968" Type="http://schemas.openxmlformats.org/officeDocument/2006/relationships/oleObject" Target="embeddings/oleObject493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74.bin"/><Relationship Id="rId828" Type="http://schemas.openxmlformats.org/officeDocument/2006/relationships/oleObject" Target="embeddings/oleObject423.bin"/><Relationship Id="rId1013" Type="http://schemas.openxmlformats.org/officeDocument/2006/relationships/image" Target="media/image487.wmf"/><Relationship Id="rId162" Type="http://schemas.openxmlformats.org/officeDocument/2006/relationships/image" Target="media/image72.wmf"/><Relationship Id="rId467" Type="http://schemas.openxmlformats.org/officeDocument/2006/relationships/oleObject" Target="embeddings/oleObject241.bin"/><Relationship Id="rId674" Type="http://schemas.openxmlformats.org/officeDocument/2006/relationships/image" Target="media/image317.wmf"/><Relationship Id="rId881" Type="http://schemas.openxmlformats.org/officeDocument/2006/relationships/image" Target="media/image421.wmf"/><Relationship Id="rId979" Type="http://schemas.openxmlformats.org/officeDocument/2006/relationships/image" Target="media/image470.wmf"/><Relationship Id="rId24" Type="http://schemas.openxmlformats.org/officeDocument/2006/relationships/oleObject" Target="embeddings/Microsoft_Visio_2003-2010_Drawing1.vsd"/><Relationship Id="rId327" Type="http://schemas.openxmlformats.org/officeDocument/2006/relationships/image" Target="media/image148.wmf"/><Relationship Id="rId534" Type="http://schemas.openxmlformats.org/officeDocument/2006/relationships/oleObject" Target="embeddings/oleObject276.bin"/><Relationship Id="rId741" Type="http://schemas.openxmlformats.org/officeDocument/2006/relationships/oleObject" Target="embeddings/oleObject379.bin"/><Relationship Id="rId839" Type="http://schemas.openxmlformats.org/officeDocument/2006/relationships/image" Target="media/image400.wmf"/><Relationship Id="rId173" Type="http://schemas.openxmlformats.org/officeDocument/2006/relationships/image" Target="media/image77.wmf"/><Relationship Id="rId380" Type="http://schemas.openxmlformats.org/officeDocument/2006/relationships/image" Target="media/image172.wmf"/><Relationship Id="rId601" Type="http://schemas.openxmlformats.org/officeDocument/2006/relationships/image" Target="media/image280.wmf"/><Relationship Id="rId1024" Type="http://schemas.openxmlformats.org/officeDocument/2006/relationships/oleObject" Target="embeddings/oleObject521.bin"/><Relationship Id="rId240" Type="http://schemas.openxmlformats.org/officeDocument/2006/relationships/oleObject" Target="embeddings/oleObject121.bin"/><Relationship Id="rId478" Type="http://schemas.openxmlformats.org/officeDocument/2006/relationships/image" Target="media/image221.wmf"/><Relationship Id="rId685" Type="http://schemas.openxmlformats.org/officeDocument/2006/relationships/image" Target="media/image322.wmf"/><Relationship Id="rId892" Type="http://schemas.openxmlformats.org/officeDocument/2006/relationships/oleObject" Target="embeddings/oleObject455.bin"/><Relationship Id="rId906" Type="http://schemas.openxmlformats.org/officeDocument/2006/relationships/oleObject" Target="embeddings/oleObject462.bin"/><Relationship Id="rId35" Type="http://schemas.openxmlformats.org/officeDocument/2006/relationships/oleObject" Target="embeddings/oleObject12.bin"/><Relationship Id="rId100" Type="http://schemas.openxmlformats.org/officeDocument/2006/relationships/image" Target="media/image41.wmf"/><Relationship Id="rId338" Type="http://schemas.openxmlformats.org/officeDocument/2006/relationships/image" Target="media/image153.wmf"/><Relationship Id="rId545" Type="http://schemas.openxmlformats.org/officeDocument/2006/relationships/image" Target="media/image253.wmf"/><Relationship Id="rId752" Type="http://schemas.openxmlformats.org/officeDocument/2006/relationships/image" Target="media/image357.wmf"/><Relationship Id="rId184" Type="http://schemas.openxmlformats.org/officeDocument/2006/relationships/oleObject" Target="embeddings/oleObject91.bin"/><Relationship Id="rId391" Type="http://schemas.openxmlformats.org/officeDocument/2006/relationships/oleObject" Target="embeddings/oleObject203.bin"/><Relationship Id="rId405" Type="http://schemas.openxmlformats.org/officeDocument/2006/relationships/oleObject" Target="embeddings/oleObject210.bin"/><Relationship Id="rId612" Type="http://schemas.openxmlformats.org/officeDocument/2006/relationships/oleObject" Target="embeddings/oleObject316.bin"/><Relationship Id="rId1035" Type="http://schemas.openxmlformats.org/officeDocument/2006/relationships/image" Target="media/image498.wmf"/><Relationship Id="rId251" Type="http://schemas.openxmlformats.org/officeDocument/2006/relationships/image" Target="media/image114.wmf"/><Relationship Id="rId489" Type="http://schemas.openxmlformats.org/officeDocument/2006/relationships/oleObject" Target="embeddings/oleObject252.bin"/><Relationship Id="rId696" Type="http://schemas.openxmlformats.org/officeDocument/2006/relationships/image" Target="media/image328.wmf"/><Relationship Id="rId917" Type="http://schemas.openxmlformats.org/officeDocument/2006/relationships/image" Target="media/image439.wmf"/><Relationship Id="rId46" Type="http://schemas.openxmlformats.org/officeDocument/2006/relationships/image" Target="media/image17.wmf"/><Relationship Id="rId349" Type="http://schemas.openxmlformats.org/officeDocument/2006/relationships/oleObject" Target="embeddings/oleObject180.bin"/><Relationship Id="rId556" Type="http://schemas.openxmlformats.org/officeDocument/2006/relationships/oleObject" Target="embeddings/oleObject287.bin"/><Relationship Id="rId763" Type="http://schemas.openxmlformats.org/officeDocument/2006/relationships/image" Target="media/image362.wmf"/><Relationship Id="rId111" Type="http://schemas.openxmlformats.org/officeDocument/2006/relationships/oleObject" Target="embeddings/oleObject54.bin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190.wmf"/><Relationship Id="rId970" Type="http://schemas.openxmlformats.org/officeDocument/2006/relationships/oleObject" Target="embeddings/oleObject494.bin"/><Relationship Id="rId1046" Type="http://schemas.openxmlformats.org/officeDocument/2006/relationships/oleObject" Target="embeddings/oleObject532.bin"/><Relationship Id="rId623" Type="http://schemas.openxmlformats.org/officeDocument/2006/relationships/image" Target="media/image291.wmf"/><Relationship Id="rId830" Type="http://schemas.openxmlformats.org/officeDocument/2006/relationships/oleObject" Target="embeddings/oleObject424.bin"/><Relationship Id="rId928" Type="http://schemas.openxmlformats.org/officeDocument/2006/relationships/oleObject" Target="embeddings/oleObject473.bin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64.wmf"/><Relationship Id="rId122" Type="http://schemas.openxmlformats.org/officeDocument/2006/relationships/image" Target="media/image52.wmf"/><Relationship Id="rId774" Type="http://schemas.openxmlformats.org/officeDocument/2006/relationships/oleObject" Target="embeddings/oleObject396.bin"/><Relationship Id="rId981" Type="http://schemas.openxmlformats.org/officeDocument/2006/relationships/image" Target="media/image471.wmf"/><Relationship Id="rId427" Type="http://schemas.openxmlformats.org/officeDocument/2006/relationships/oleObject" Target="embeddings/oleObject221.bin"/><Relationship Id="rId634" Type="http://schemas.openxmlformats.org/officeDocument/2006/relationships/oleObject" Target="embeddings/oleObject327.bin"/><Relationship Id="rId841" Type="http://schemas.openxmlformats.org/officeDocument/2006/relationships/image" Target="media/image401.wmf"/><Relationship Id="rId273" Type="http://schemas.openxmlformats.org/officeDocument/2006/relationships/oleObject" Target="embeddings/oleObject138.bin"/><Relationship Id="rId480" Type="http://schemas.openxmlformats.org/officeDocument/2006/relationships/image" Target="media/image222.wmf"/><Relationship Id="rId701" Type="http://schemas.openxmlformats.org/officeDocument/2006/relationships/oleObject" Target="embeddings/oleObject360.bin"/><Relationship Id="rId939" Type="http://schemas.openxmlformats.org/officeDocument/2006/relationships/image" Target="media/image450.wmf"/><Relationship Id="rId68" Type="http://schemas.openxmlformats.org/officeDocument/2006/relationships/oleObject" Target="embeddings/oleObject32.bin"/><Relationship Id="rId133" Type="http://schemas.openxmlformats.org/officeDocument/2006/relationships/oleObject" Target="embeddings/oleObject65.bin"/><Relationship Id="rId340" Type="http://schemas.openxmlformats.org/officeDocument/2006/relationships/image" Target="media/image154.wmf"/><Relationship Id="rId578" Type="http://schemas.openxmlformats.org/officeDocument/2006/relationships/oleObject" Target="embeddings/oleObject298.bin"/><Relationship Id="rId785" Type="http://schemas.openxmlformats.org/officeDocument/2006/relationships/image" Target="media/image373.wmf"/><Relationship Id="rId992" Type="http://schemas.openxmlformats.org/officeDocument/2006/relationships/oleObject" Target="embeddings/oleObject505.bin"/><Relationship Id="rId200" Type="http://schemas.openxmlformats.org/officeDocument/2006/relationships/image" Target="media/image90.wmf"/><Relationship Id="rId438" Type="http://schemas.openxmlformats.org/officeDocument/2006/relationships/image" Target="media/image201.wmf"/><Relationship Id="rId645" Type="http://schemas.openxmlformats.org/officeDocument/2006/relationships/image" Target="media/image302.wmf"/><Relationship Id="rId852" Type="http://schemas.openxmlformats.org/officeDocument/2006/relationships/oleObject" Target="embeddings/oleObject435.bin"/><Relationship Id="rId284" Type="http://schemas.openxmlformats.org/officeDocument/2006/relationships/image" Target="media/image128.wmf"/><Relationship Id="rId491" Type="http://schemas.openxmlformats.org/officeDocument/2006/relationships/oleObject" Target="embeddings/oleObject253.bin"/><Relationship Id="rId505" Type="http://schemas.openxmlformats.org/officeDocument/2006/relationships/oleObject" Target="embeddings/oleObject260.bin"/><Relationship Id="rId712" Type="http://schemas.openxmlformats.org/officeDocument/2006/relationships/image" Target="media/image336.wmf"/><Relationship Id="rId79" Type="http://schemas.openxmlformats.org/officeDocument/2006/relationships/oleObject" Target="embeddings/oleObject38.bin"/><Relationship Id="rId144" Type="http://schemas.openxmlformats.org/officeDocument/2006/relationships/image" Target="media/image63.wmf"/><Relationship Id="rId589" Type="http://schemas.openxmlformats.org/officeDocument/2006/relationships/image" Target="media/image275.wmf"/><Relationship Id="rId796" Type="http://schemas.openxmlformats.org/officeDocument/2006/relationships/oleObject" Target="embeddings/oleObject407.bin"/><Relationship Id="rId351" Type="http://schemas.openxmlformats.org/officeDocument/2006/relationships/oleObject" Target="embeddings/oleObject181.bin"/><Relationship Id="rId449" Type="http://schemas.openxmlformats.org/officeDocument/2006/relationships/oleObject" Target="embeddings/oleObject232.bin"/><Relationship Id="rId656" Type="http://schemas.openxmlformats.org/officeDocument/2006/relationships/image" Target="media/image308.wmf"/><Relationship Id="rId863" Type="http://schemas.openxmlformats.org/officeDocument/2006/relationships/image" Target="media/image412.wmf"/><Relationship Id="rId211" Type="http://schemas.openxmlformats.org/officeDocument/2006/relationships/image" Target="media/image95.wmf"/><Relationship Id="rId295" Type="http://schemas.openxmlformats.org/officeDocument/2006/relationships/oleObject" Target="embeddings/oleObject151.bin"/><Relationship Id="rId309" Type="http://schemas.openxmlformats.org/officeDocument/2006/relationships/image" Target="media/image139.wmf"/><Relationship Id="rId516" Type="http://schemas.openxmlformats.org/officeDocument/2006/relationships/oleObject" Target="embeddings/oleObject266.bin"/><Relationship Id="rId723" Type="http://schemas.openxmlformats.org/officeDocument/2006/relationships/oleObject" Target="embeddings/oleObject371.bin"/><Relationship Id="rId930" Type="http://schemas.openxmlformats.org/officeDocument/2006/relationships/oleObject" Target="embeddings/oleObject474.bin"/><Relationship Id="rId1006" Type="http://schemas.openxmlformats.org/officeDocument/2006/relationships/oleObject" Target="embeddings/oleObject512.bin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87.bin"/><Relationship Id="rId222" Type="http://schemas.openxmlformats.org/officeDocument/2006/relationships/oleObject" Target="embeddings/oleObject111.bin"/><Relationship Id="rId667" Type="http://schemas.openxmlformats.org/officeDocument/2006/relationships/oleObject" Target="embeddings/oleObject343.bin"/><Relationship Id="rId874" Type="http://schemas.openxmlformats.org/officeDocument/2006/relationships/oleObject" Target="embeddings/oleObject446.bin"/><Relationship Id="rId17" Type="http://schemas.openxmlformats.org/officeDocument/2006/relationships/image" Target="media/image6.emf"/><Relationship Id="rId527" Type="http://schemas.openxmlformats.org/officeDocument/2006/relationships/image" Target="media/image244.wmf"/><Relationship Id="rId734" Type="http://schemas.openxmlformats.org/officeDocument/2006/relationships/oleObject" Target="embeddings/oleObject376.bin"/><Relationship Id="rId941" Type="http://schemas.openxmlformats.org/officeDocument/2006/relationships/image" Target="media/image451.wmf"/><Relationship Id="rId70" Type="http://schemas.openxmlformats.org/officeDocument/2006/relationships/oleObject" Target="embeddings/oleObject33.bin"/><Relationship Id="rId166" Type="http://schemas.openxmlformats.org/officeDocument/2006/relationships/image" Target="media/image74.wmf"/><Relationship Id="rId373" Type="http://schemas.openxmlformats.org/officeDocument/2006/relationships/oleObject" Target="embeddings/oleObject194.bin"/><Relationship Id="rId580" Type="http://schemas.openxmlformats.org/officeDocument/2006/relationships/oleObject" Target="embeddings/oleObject299.bin"/><Relationship Id="rId801" Type="http://schemas.openxmlformats.org/officeDocument/2006/relationships/image" Target="media/image381.wmf"/><Relationship Id="rId1017" Type="http://schemas.openxmlformats.org/officeDocument/2006/relationships/image" Target="media/image489.wmf"/><Relationship Id="rId1" Type="http://schemas.openxmlformats.org/officeDocument/2006/relationships/customXml" Target="../customXml/item1.xml"/><Relationship Id="rId233" Type="http://schemas.openxmlformats.org/officeDocument/2006/relationships/image" Target="media/image105.wmf"/><Relationship Id="rId440" Type="http://schemas.openxmlformats.org/officeDocument/2006/relationships/image" Target="media/image202.wmf"/><Relationship Id="rId678" Type="http://schemas.openxmlformats.org/officeDocument/2006/relationships/image" Target="media/image319.wmf"/><Relationship Id="rId885" Type="http://schemas.openxmlformats.org/officeDocument/2006/relationships/image" Target="media/image423.wmf"/><Relationship Id="rId28" Type="http://schemas.openxmlformats.org/officeDocument/2006/relationships/oleObject" Target="embeddings/Microsoft_Visio_2003-2010_Drawing2.vsd"/><Relationship Id="rId300" Type="http://schemas.openxmlformats.org/officeDocument/2006/relationships/oleObject" Target="embeddings/oleObject154.bin"/><Relationship Id="rId538" Type="http://schemas.openxmlformats.org/officeDocument/2006/relationships/oleObject" Target="embeddings/oleObject278.bin"/><Relationship Id="rId745" Type="http://schemas.openxmlformats.org/officeDocument/2006/relationships/oleObject" Target="embeddings/oleObject381.bin"/><Relationship Id="rId952" Type="http://schemas.openxmlformats.org/officeDocument/2006/relationships/oleObject" Target="embeddings/oleObject485.bin"/><Relationship Id="rId81" Type="http://schemas.openxmlformats.org/officeDocument/2006/relationships/oleObject" Target="embeddings/oleObject39.bin"/><Relationship Id="rId177" Type="http://schemas.openxmlformats.org/officeDocument/2006/relationships/image" Target="media/image79.wmf"/><Relationship Id="rId384" Type="http://schemas.openxmlformats.org/officeDocument/2006/relationships/image" Target="media/image174.wmf"/><Relationship Id="rId591" Type="http://schemas.openxmlformats.org/officeDocument/2006/relationships/image" Target="media/image276.wmf"/><Relationship Id="rId605" Type="http://schemas.openxmlformats.org/officeDocument/2006/relationships/image" Target="media/image282.wmf"/><Relationship Id="rId812" Type="http://schemas.openxmlformats.org/officeDocument/2006/relationships/oleObject" Target="embeddings/oleObject415.bin"/><Relationship Id="rId1028" Type="http://schemas.openxmlformats.org/officeDocument/2006/relationships/oleObject" Target="embeddings/oleObject523.bin"/><Relationship Id="rId244" Type="http://schemas.openxmlformats.org/officeDocument/2006/relationships/oleObject" Target="embeddings/oleObject123.bin"/><Relationship Id="rId689" Type="http://schemas.openxmlformats.org/officeDocument/2006/relationships/image" Target="media/image324.wmf"/><Relationship Id="rId896" Type="http://schemas.openxmlformats.org/officeDocument/2006/relationships/oleObject" Target="embeddings/oleObject457.bin"/><Relationship Id="rId39" Type="http://schemas.openxmlformats.org/officeDocument/2006/relationships/oleObject" Target="embeddings/oleObject14.bin"/><Relationship Id="rId451" Type="http://schemas.openxmlformats.org/officeDocument/2006/relationships/oleObject" Target="embeddings/oleObject233.bin"/><Relationship Id="rId549" Type="http://schemas.openxmlformats.org/officeDocument/2006/relationships/image" Target="media/image255.wmf"/><Relationship Id="rId756" Type="http://schemas.openxmlformats.org/officeDocument/2006/relationships/image" Target="media/image359.wmf"/><Relationship Id="rId104" Type="http://schemas.openxmlformats.org/officeDocument/2006/relationships/image" Target="media/image43.wmf"/><Relationship Id="rId188" Type="http://schemas.openxmlformats.org/officeDocument/2006/relationships/image" Target="media/image84.wmf"/><Relationship Id="rId311" Type="http://schemas.openxmlformats.org/officeDocument/2006/relationships/image" Target="media/image140.wmf"/><Relationship Id="rId395" Type="http://schemas.openxmlformats.org/officeDocument/2006/relationships/oleObject" Target="embeddings/oleObject205.bin"/><Relationship Id="rId409" Type="http://schemas.openxmlformats.org/officeDocument/2006/relationships/oleObject" Target="embeddings/oleObject212.bin"/><Relationship Id="rId963" Type="http://schemas.openxmlformats.org/officeDocument/2006/relationships/image" Target="media/image462.wmf"/><Relationship Id="rId1039" Type="http://schemas.openxmlformats.org/officeDocument/2006/relationships/image" Target="media/image500.wmf"/><Relationship Id="rId92" Type="http://schemas.openxmlformats.org/officeDocument/2006/relationships/image" Target="media/image37.png"/><Relationship Id="rId616" Type="http://schemas.openxmlformats.org/officeDocument/2006/relationships/oleObject" Target="embeddings/oleObject318.bin"/><Relationship Id="rId823" Type="http://schemas.openxmlformats.org/officeDocument/2006/relationships/image" Target="media/image392.wmf"/><Relationship Id="rId255" Type="http://schemas.openxmlformats.org/officeDocument/2006/relationships/image" Target="media/image116.wmf"/><Relationship Id="rId462" Type="http://schemas.openxmlformats.org/officeDocument/2006/relationships/image" Target="media/image213.wmf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66.bin"/><Relationship Id="rId767" Type="http://schemas.openxmlformats.org/officeDocument/2006/relationships/image" Target="media/image364.wmf"/><Relationship Id="rId974" Type="http://schemas.openxmlformats.org/officeDocument/2006/relationships/oleObject" Target="embeddings/oleObject496.bin"/><Relationship Id="rId199" Type="http://schemas.openxmlformats.org/officeDocument/2006/relationships/oleObject" Target="embeddings/oleObject99.bin"/><Relationship Id="rId627" Type="http://schemas.openxmlformats.org/officeDocument/2006/relationships/image" Target="media/image293.wmf"/><Relationship Id="rId834" Type="http://schemas.openxmlformats.org/officeDocument/2006/relationships/oleObject" Target="embeddings/oleObject426.bin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44.bin"/><Relationship Id="rId680" Type="http://schemas.openxmlformats.org/officeDocument/2006/relationships/oleObject" Target="embeddings/oleObject350.bin"/><Relationship Id="rId901" Type="http://schemas.openxmlformats.org/officeDocument/2006/relationships/image" Target="media/image431.wmf"/><Relationship Id="rId30" Type="http://schemas.openxmlformats.org/officeDocument/2006/relationships/oleObject" Target="embeddings/oleObject10.bin"/><Relationship Id="rId126" Type="http://schemas.openxmlformats.org/officeDocument/2006/relationships/image" Target="media/image54.wmf"/><Relationship Id="rId333" Type="http://schemas.openxmlformats.org/officeDocument/2006/relationships/image" Target="media/image151.wmf"/><Relationship Id="rId540" Type="http://schemas.openxmlformats.org/officeDocument/2006/relationships/oleObject" Target="embeddings/oleObject279.bin"/><Relationship Id="rId778" Type="http://schemas.openxmlformats.org/officeDocument/2006/relationships/oleObject" Target="embeddings/oleObject398.bin"/><Relationship Id="rId985" Type="http://schemas.openxmlformats.org/officeDocument/2006/relationships/image" Target="media/image473.wmf"/><Relationship Id="rId638" Type="http://schemas.openxmlformats.org/officeDocument/2006/relationships/oleObject" Target="embeddings/oleObject329.bin"/><Relationship Id="rId845" Type="http://schemas.openxmlformats.org/officeDocument/2006/relationships/image" Target="media/image403.wmf"/><Relationship Id="rId1030" Type="http://schemas.openxmlformats.org/officeDocument/2006/relationships/oleObject" Target="embeddings/oleObject524.bin"/><Relationship Id="rId277" Type="http://schemas.openxmlformats.org/officeDocument/2006/relationships/oleObject" Target="embeddings/oleObject142.bin"/><Relationship Id="rId400" Type="http://schemas.openxmlformats.org/officeDocument/2006/relationships/image" Target="media/image182.wmf"/><Relationship Id="rId484" Type="http://schemas.openxmlformats.org/officeDocument/2006/relationships/image" Target="media/image224.wmf"/><Relationship Id="rId705" Type="http://schemas.openxmlformats.org/officeDocument/2006/relationships/oleObject" Target="embeddings/oleObject362.bin"/><Relationship Id="rId137" Type="http://schemas.openxmlformats.org/officeDocument/2006/relationships/oleObject" Target="embeddings/oleObject67.bin"/><Relationship Id="rId344" Type="http://schemas.openxmlformats.org/officeDocument/2006/relationships/image" Target="media/image156.wmf"/><Relationship Id="rId691" Type="http://schemas.openxmlformats.org/officeDocument/2006/relationships/image" Target="media/image325.png"/><Relationship Id="rId789" Type="http://schemas.openxmlformats.org/officeDocument/2006/relationships/image" Target="media/image375.wmf"/><Relationship Id="rId912" Type="http://schemas.openxmlformats.org/officeDocument/2006/relationships/oleObject" Target="embeddings/oleObject465.bin"/><Relationship Id="rId996" Type="http://schemas.openxmlformats.org/officeDocument/2006/relationships/oleObject" Target="embeddings/oleObject507.bin"/><Relationship Id="rId41" Type="http://schemas.openxmlformats.org/officeDocument/2006/relationships/image" Target="media/image16.png"/><Relationship Id="rId551" Type="http://schemas.openxmlformats.org/officeDocument/2006/relationships/image" Target="media/image256.wmf"/><Relationship Id="rId649" Type="http://schemas.openxmlformats.org/officeDocument/2006/relationships/oleObject" Target="embeddings/oleObject334.bin"/><Relationship Id="rId856" Type="http://schemas.openxmlformats.org/officeDocument/2006/relationships/oleObject" Target="embeddings/oleObject437.bin"/><Relationship Id="rId190" Type="http://schemas.openxmlformats.org/officeDocument/2006/relationships/image" Target="media/image85.wmf"/><Relationship Id="rId204" Type="http://schemas.openxmlformats.org/officeDocument/2006/relationships/image" Target="media/image92.wmf"/><Relationship Id="rId288" Type="http://schemas.openxmlformats.org/officeDocument/2006/relationships/image" Target="media/image130.wmf"/><Relationship Id="rId411" Type="http://schemas.openxmlformats.org/officeDocument/2006/relationships/oleObject" Target="embeddings/oleObject213.bin"/><Relationship Id="rId509" Type="http://schemas.openxmlformats.org/officeDocument/2006/relationships/oleObject" Target="embeddings/oleObject262.bin"/><Relationship Id="rId1041" Type="http://schemas.openxmlformats.org/officeDocument/2006/relationships/image" Target="media/image501.wmf"/><Relationship Id="rId495" Type="http://schemas.openxmlformats.org/officeDocument/2006/relationships/oleObject" Target="embeddings/oleObject255.bin"/><Relationship Id="rId716" Type="http://schemas.openxmlformats.org/officeDocument/2006/relationships/image" Target="media/image338.wmf"/><Relationship Id="rId923" Type="http://schemas.openxmlformats.org/officeDocument/2006/relationships/image" Target="media/image442.wmf"/><Relationship Id="rId52" Type="http://schemas.openxmlformats.org/officeDocument/2006/relationships/image" Target="media/image20.wmf"/><Relationship Id="rId148" Type="http://schemas.openxmlformats.org/officeDocument/2006/relationships/image" Target="media/image65.wmf"/><Relationship Id="rId355" Type="http://schemas.openxmlformats.org/officeDocument/2006/relationships/oleObject" Target="embeddings/oleObject183.bin"/><Relationship Id="rId562" Type="http://schemas.openxmlformats.org/officeDocument/2006/relationships/oleObject" Target="embeddings/oleObject290.bin"/><Relationship Id="rId215" Type="http://schemas.openxmlformats.org/officeDocument/2006/relationships/image" Target="media/image97.wmf"/><Relationship Id="rId422" Type="http://schemas.openxmlformats.org/officeDocument/2006/relationships/image" Target="media/image193.wmf"/><Relationship Id="rId867" Type="http://schemas.openxmlformats.org/officeDocument/2006/relationships/image" Target="media/image414.wmf"/><Relationship Id="rId299" Type="http://schemas.openxmlformats.org/officeDocument/2006/relationships/oleObject" Target="embeddings/oleObject153.bin"/><Relationship Id="rId727" Type="http://schemas.openxmlformats.org/officeDocument/2006/relationships/image" Target="media/image344.wmf"/><Relationship Id="rId934" Type="http://schemas.openxmlformats.org/officeDocument/2006/relationships/oleObject" Target="embeddings/oleObject476.bin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90.bin"/><Relationship Id="rId573" Type="http://schemas.openxmlformats.org/officeDocument/2006/relationships/image" Target="media/image267.wmf"/><Relationship Id="rId780" Type="http://schemas.openxmlformats.org/officeDocument/2006/relationships/oleObject" Target="embeddings/oleObject399.bin"/><Relationship Id="rId226" Type="http://schemas.openxmlformats.org/officeDocument/2006/relationships/image" Target="media/image103.wmf"/><Relationship Id="rId433" Type="http://schemas.openxmlformats.org/officeDocument/2006/relationships/oleObject" Target="embeddings/oleObject224.bin"/><Relationship Id="rId878" Type="http://schemas.openxmlformats.org/officeDocument/2006/relationships/oleObject" Target="embeddings/oleObject448.bin"/><Relationship Id="rId640" Type="http://schemas.openxmlformats.org/officeDocument/2006/relationships/oleObject" Target="embeddings/oleObject330.bin"/><Relationship Id="rId738" Type="http://schemas.openxmlformats.org/officeDocument/2006/relationships/oleObject" Target="embeddings/oleObject378.bin"/><Relationship Id="rId945" Type="http://schemas.openxmlformats.org/officeDocument/2006/relationships/image" Target="media/image453.wmf"/><Relationship Id="rId74" Type="http://schemas.openxmlformats.org/officeDocument/2006/relationships/oleObject" Target="embeddings/oleObject35.bin"/><Relationship Id="rId377" Type="http://schemas.openxmlformats.org/officeDocument/2006/relationships/oleObject" Target="embeddings/oleObject196.bin"/><Relationship Id="rId500" Type="http://schemas.openxmlformats.org/officeDocument/2006/relationships/image" Target="media/image232.wmf"/><Relationship Id="rId584" Type="http://schemas.openxmlformats.org/officeDocument/2006/relationships/oleObject" Target="embeddings/oleObject301.bin"/><Relationship Id="rId805" Type="http://schemas.openxmlformats.org/officeDocument/2006/relationships/image" Target="media/image383.wmf"/><Relationship Id="rId5" Type="http://schemas.openxmlformats.org/officeDocument/2006/relationships/webSettings" Target="webSettings.xml"/><Relationship Id="rId237" Type="http://schemas.openxmlformats.org/officeDocument/2006/relationships/image" Target="media/image107.wmf"/><Relationship Id="rId791" Type="http://schemas.openxmlformats.org/officeDocument/2006/relationships/image" Target="media/image376.wmf"/><Relationship Id="rId889" Type="http://schemas.openxmlformats.org/officeDocument/2006/relationships/image" Target="media/image425.wmf"/><Relationship Id="rId444" Type="http://schemas.openxmlformats.org/officeDocument/2006/relationships/image" Target="media/image204.wmf"/><Relationship Id="rId651" Type="http://schemas.openxmlformats.org/officeDocument/2006/relationships/oleObject" Target="embeddings/oleObject335.bin"/><Relationship Id="rId749" Type="http://schemas.openxmlformats.org/officeDocument/2006/relationships/oleObject" Target="embeddings/oleObject383.bin"/><Relationship Id="rId290" Type="http://schemas.openxmlformats.org/officeDocument/2006/relationships/image" Target="media/image131.wmf"/><Relationship Id="rId304" Type="http://schemas.openxmlformats.org/officeDocument/2006/relationships/oleObject" Target="embeddings/oleObject157.bin"/><Relationship Id="rId388" Type="http://schemas.openxmlformats.org/officeDocument/2006/relationships/image" Target="media/image176.wmf"/><Relationship Id="rId511" Type="http://schemas.openxmlformats.org/officeDocument/2006/relationships/oleObject" Target="embeddings/oleObject263.bin"/><Relationship Id="rId609" Type="http://schemas.openxmlformats.org/officeDocument/2006/relationships/image" Target="media/image284.wmf"/><Relationship Id="rId956" Type="http://schemas.openxmlformats.org/officeDocument/2006/relationships/oleObject" Target="embeddings/oleObject487.bin"/><Relationship Id="rId85" Type="http://schemas.openxmlformats.org/officeDocument/2006/relationships/oleObject" Target="embeddings/oleObject41.bin"/><Relationship Id="rId150" Type="http://schemas.openxmlformats.org/officeDocument/2006/relationships/image" Target="media/image66.wmf"/><Relationship Id="rId595" Type="http://schemas.openxmlformats.org/officeDocument/2006/relationships/oleObject" Target="embeddings/oleObject307.bin"/><Relationship Id="rId816" Type="http://schemas.openxmlformats.org/officeDocument/2006/relationships/oleObject" Target="embeddings/oleObject417.bin"/><Relationship Id="rId1001" Type="http://schemas.openxmlformats.org/officeDocument/2006/relationships/image" Target="media/image481.wmf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35.bin"/><Relationship Id="rId662" Type="http://schemas.openxmlformats.org/officeDocument/2006/relationships/image" Target="media/image311.wmf"/><Relationship Id="rId12" Type="http://schemas.openxmlformats.org/officeDocument/2006/relationships/oleObject" Target="embeddings/oleObject2.bin"/><Relationship Id="rId108" Type="http://schemas.openxmlformats.org/officeDocument/2006/relationships/image" Target="media/image45.wmf"/><Relationship Id="rId315" Type="http://schemas.openxmlformats.org/officeDocument/2006/relationships/image" Target="media/image142.wmf"/><Relationship Id="rId522" Type="http://schemas.openxmlformats.org/officeDocument/2006/relationships/oleObject" Target="embeddings/oleObject270.bin"/><Relationship Id="rId967" Type="http://schemas.openxmlformats.org/officeDocument/2006/relationships/image" Target="media/image464.wmf"/><Relationship Id="rId96" Type="http://schemas.openxmlformats.org/officeDocument/2006/relationships/image" Target="media/image39.wmf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207.bin"/><Relationship Id="rId827" Type="http://schemas.openxmlformats.org/officeDocument/2006/relationships/image" Target="media/image394.wmf"/><Relationship Id="rId1012" Type="http://schemas.openxmlformats.org/officeDocument/2006/relationships/oleObject" Target="embeddings/oleObject515.bin"/><Relationship Id="rId259" Type="http://schemas.openxmlformats.org/officeDocument/2006/relationships/image" Target="media/image118.wmf"/><Relationship Id="rId466" Type="http://schemas.openxmlformats.org/officeDocument/2006/relationships/image" Target="media/image215.wmf"/><Relationship Id="rId673" Type="http://schemas.openxmlformats.org/officeDocument/2006/relationships/oleObject" Target="embeddings/oleObject346.bin"/><Relationship Id="rId880" Type="http://schemas.openxmlformats.org/officeDocument/2006/relationships/oleObject" Target="embeddings/oleObject449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8.bin"/><Relationship Id="rId533" Type="http://schemas.openxmlformats.org/officeDocument/2006/relationships/image" Target="media/image247.wmf"/><Relationship Id="rId978" Type="http://schemas.openxmlformats.org/officeDocument/2006/relationships/oleObject" Target="embeddings/oleObject498.bin"/><Relationship Id="rId740" Type="http://schemas.openxmlformats.org/officeDocument/2006/relationships/image" Target="media/image351.wmf"/><Relationship Id="rId838" Type="http://schemas.openxmlformats.org/officeDocument/2006/relationships/oleObject" Target="embeddings/oleObject428.bin"/><Relationship Id="rId1023" Type="http://schemas.openxmlformats.org/officeDocument/2006/relationships/image" Target="media/image492.wmf"/><Relationship Id="rId172" Type="http://schemas.openxmlformats.org/officeDocument/2006/relationships/oleObject" Target="embeddings/oleObject85.bin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10.bin"/><Relationship Id="rId684" Type="http://schemas.openxmlformats.org/officeDocument/2006/relationships/oleObject" Target="embeddings/oleObject352.bin"/><Relationship Id="rId337" Type="http://schemas.openxmlformats.org/officeDocument/2006/relationships/oleObject" Target="embeddings/oleObject174.bin"/><Relationship Id="rId891" Type="http://schemas.openxmlformats.org/officeDocument/2006/relationships/image" Target="media/image426.wmf"/><Relationship Id="rId905" Type="http://schemas.openxmlformats.org/officeDocument/2006/relationships/image" Target="media/image433.wmf"/><Relationship Id="rId989" Type="http://schemas.openxmlformats.org/officeDocument/2006/relationships/image" Target="media/image475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81.bin"/><Relationship Id="rId751" Type="http://schemas.openxmlformats.org/officeDocument/2006/relationships/oleObject" Target="embeddings/oleObject384.bin"/><Relationship Id="rId849" Type="http://schemas.openxmlformats.org/officeDocument/2006/relationships/image" Target="media/image405.wmf"/><Relationship Id="rId183" Type="http://schemas.openxmlformats.org/officeDocument/2006/relationships/image" Target="media/image82.wmf"/><Relationship Id="rId390" Type="http://schemas.openxmlformats.org/officeDocument/2006/relationships/image" Target="media/image177.wmf"/><Relationship Id="rId404" Type="http://schemas.openxmlformats.org/officeDocument/2006/relationships/image" Target="media/image184.wmf"/><Relationship Id="rId611" Type="http://schemas.openxmlformats.org/officeDocument/2006/relationships/image" Target="media/image285.wmf"/><Relationship Id="rId1034" Type="http://schemas.openxmlformats.org/officeDocument/2006/relationships/oleObject" Target="embeddings/oleObject526.bin"/><Relationship Id="rId250" Type="http://schemas.openxmlformats.org/officeDocument/2006/relationships/oleObject" Target="embeddings/oleObject126.bin"/><Relationship Id="rId488" Type="http://schemas.openxmlformats.org/officeDocument/2006/relationships/image" Target="media/image226.wmf"/><Relationship Id="rId695" Type="http://schemas.openxmlformats.org/officeDocument/2006/relationships/oleObject" Target="embeddings/oleObject357.bin"/><Relationship Id="rId709" Type="http://schemas.openxmlformats.org/officeDocument/2006/relationships/oleObject" Target="embeddings/oleObject364.bin"/><Relationship Id="rId916" Type="http://schemas.openxmlformats.org/officeDocument/2006/relationships/oleObject" Target="embeddings/oleObject467.bin"/><Relationship Id="rId45" Type="http://schemas.openxmlformats.org/officeDocument/2006/relationships/oleObject" Target="embeddings/oleObject18.bin"/><Relationship Id="rId110" Type="http://schemas.openxmlformats.org/officeDocument/2006/relationships/image" Target="media/image46.wmf"/><Relationship Id="rId348" Type="http://schemas.openxmlformats.org/officeDocument/2006/relationships/image" Target="media/image158.wmf"/><Relationship Id="rId555" Type="http://schemas.openxmlformats.org/officeDocument/2006/relationships/image" Target="media/image258.wmf"/><Relationship Id="rId762" Type="http://schemas.openxmlformats.org/officeDocument/2006/relationships/oleObject" Target="embeddings/oleObject390.bin"/><Relationship Id="rId194" Type="http://schemas.openxmlformats.org/officeDocument/2006/relationships/image" Target="media/image87.wmf"/><Relationship Id="rId208" Type="http://schemas.openxmlformats.org/officeDocument/2006/relationships/image" Target="media/image94.wmf"/><Relationship Id="rId415" Type="http://schemas.openxmlformats.org/officeDocument/2006/relationships/oleObject" Target="embeddings/oleObject215.bin"/><Relationship Id="rId622" Type="http://schemas.openxmlformats.org/officeDocument/2006/relationships/oleObject" Target="embeddings/oleObject321.bin"/><Relationship Id="rId1045" Type="http://schemas.openxmlformats.org/officeDocument/2006/relationships/image" Target="media/image503.wmf"/><Relationship Id="rId261" Type="http://schemas.openxmlformats.org/officeDocument/2006/relationships/image" Target="media/image119.wmf"/><Relationship Id="rId499" Type="http://schemas.openxmlformats.org/officeDocument/2006/relationships/oleObject" Target="embeddings/oleObject257.bin"/><Relationship Id="rId927" Type="http://schemas.openxmlformats.org/officeDocument/2006/relationships/image" Target="media/image444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63.wmf"/><Relationship Id="rId566" Type="http://schemas.openxmlformats.org/officeDocument/2006/relationships/oleObject" Target="embeddings/oleObject292.bin"/><Relationship Id="rId773" Type="http://schemas.openxmlformats.org/officeDocument/2006/relationships/image" Target="media/image367.wmf"/><Relationship Id="rId121" Type="http://schemas.openxmlformats.org/officeDocument/2006/relationships/oleObject" Target="embeddings/oleObject59.bin"/><Relationship Id="rId219" Type="http://schemas.openxmlformats.org/officeDocument/2006/relationships/image" Target="media/image99.wmf"/><Relationship Id="rId426" Type="http://schemas.openxmlformats.org/officeDocument/2006/relationships/image" Target="media/image195.wmf"/><Relationship Id="rId633" Type="http://schemas.openxmlformats.org/officeDocument/2006/relationships/image" Target="media/image296.wmf"/><Relationship Id="rId980" Type="http://schemas.openxmlformats.org/officeDocument/2006/relationships/oleObject" Target="embeddings/oleObject499.bin"/><Relationship Id="rId840" Type="http://schemas.openxmlformats.org/officeDocument/2006/relationships/oleObject" Target="embeddings/oleObject429.bin"/><Relationship Id="rId938" Type="http://schemas.openxmlformats.org/officeDocument/2006/relationships/oleObject" Target="embeddings/oleObject478.bin"/><Relationship Id="rId67" Type="http://schemas.openxmlformats.org/officeDocument/2006/relationships/image" Target="media/image25.wmf"/><Relationship Id="rId272" Type="http://schemas.openxmlformats.org/officeDocument/2006/relationships/oleObject" Target="embeddings/oleObject137.bin"/><Relationship Id="rId577" Type="http://schemas.openxmlformats.org/officeDocument/2006/relationships/image" Target="media/image269.wmf"/><Relationship Id="rId700" Type="http://schemas.openxmlformats.org/officeDocument/2006/relationships/image" Target="media/image330.wmf"/><Relationship Id="rId132" Type="http://schemas.openxmlformats.org/officeDocument/2006/relationships/image" Target="media/image57.wmf"/><Relationship Id="rId784" Type="http://schemas.openxmlformats.org/officeDocument/2006/relationships/oleObject" Target="embeddings/oleObject401.bin"/><Relationship Id="rId991" Type="http://schemas.openxmlformats.org/officeDocument/2006/relationships/image" Target="media/image476.wmf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32.bin"/><Relationship Id="rId851" Type="http://schemas.openxmlformats.org/officeDocument/2006/relationships/image" Target="media/image406.wmf"/><Relationship Id="rId283" Type="http://schemas.openxmlformats.org/officeDocument/2006/relationships/oleObject" Target="embeddings/oleObject145.bin"/><Relationship Id="rId490" Type="http://schemas.openxmlformats.org/officeDocument/2006/relationships/image" Target="media/image227.wmf"/><Relationship Id="rId504" Type="http://schemas.openxmlformats.org/officeDocument/2006/relationships/image" Target="media/image234.wmf"/><Relationship Id="rId711" Type="http://schemas.openxmlformats.org/officeDocument/2006/relationships/oleObject" Target="embeddings/oleObject365.bin"/><Relationship Id="rId949" Type="http://schemas.openxmlformats.org/officeDocument/2006/relationships/image" Target="media/image455.wmf"/><Relationship Id="rId78" Type="http://schemas.openxmlformats.org/officeDocument/2006/relationships/image" Target="media/image30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59.wmf"/><Relationship Id="rId588" Type="http://schemas.openxmlformats.org/officeDocument/2006/relationships/oleObject" Target="embeddings/oleObject303.bin"/><Relationship Id="rId795" Type="http://schemas.openxmlformats.org/officeDocument/2006/relationships/image" Target="media/image378.wmf"/><Relationship Id="rId809" Type="http://schemas.openxmlformats.org/officeDocument/2006/relationships/image" Target="media/image385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5.bin"/><Relationship Id="rId448" Type="http://schemas.openxmlformats.org/officeDocument/2006/relationships/image" Target="media/image206.wmf"/><Relationship Id="rId655" Type="http://schemas.openxmlformats.org/officeDocument/2006/relationships/oleObject" Target="embeddings/oleObject337.bin"/><Relationship Id="rId862" Type="http://schemas.openxmlformats.org/officeDocument/2006/relationships/oleObject" Target="embeddings/oleObject440.bin"/><Relationship Id="rId294" Type="http://schemas.openxmlformats.org/officeDocument/2006/relationships/image" Target="media/image133.wmf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65.bin"/><Relationship Id="rId722" Type="http://schemas.openxmlformats.org/officeDocument/2006/relationships/image" Target="media/image341.wmf"/><Relationship Id="rId89" Type="http://schemas.openxmlformats.org/officeDocument/2006/relationships/oleObject" Target="embeddings/oleObject43.bin"/><Relationship Id="rId154" Type="http://schemas.openxmlformats.org/officeDocument/2006/relationships/image" Target="media/image68.wmf"/><Relationship Id="rId361" Type="http://schemas.openxmlformats.org/officeDocument/2006/relationships/image" Target="media/image164.wmf"/><Relationship Id="rId599" Type="http://schemas.openxmlformats.org/officeDocument/2006/relationships/image" Target="media/image279.wmf"/><Relationship Id="rId1005" Type="http://schemas.openxmlformats.org/officeDocument/2006/relationships/image" Target="media/image483.wmf"/><Relationship Id="rId459" Type="http://schemas.openxmlformats.org/officeDocument/2006/relationships/oleObject" Target="embeddings/oleObject237.bin"/><Relationship Id="rId666" Type="http://schemas.openxmlformats.org/officeDocument/2006/relationships/image" Target="media/image313.wmf"/><Relationship Id="rId873" Type="http://schemas.openxmlformats.org/officeDocument/2006/relationships/image" Target="media/image417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0.wmf"/><Relationship Id="rId319" Type="http://schemas.openxmlformats.org/officeDocument/2006/relationships/image" Target="media/image144.wmf"/><Relationship Id="rId526" Type="http://schemas.openxmlformats.org/officeDocument/2006/relationships/oleObject" Target="embeddings/oleObject272.bin"/><Relationship Id="rId733" Type="http://schemas.openxmlformats.org/officeDocument/2006/relationships/image" Target="media/image347.wmf"/><Relationship Id="rId940" Type="http://schemas.openxmlformats.org/officeDocument/2006/relationships/oleObject" Target="embeddings/oleObject479.bin"/><Relationship Id="rId1016" Type="http://schemas.openxmlformats.org/officeDocument/2006/relationships/oleObject" Target="embeddings/oleObject517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68.wmf"/><Relationship Id="rId677" Type="http://schemas.openxmlformats.org/officeDocument/2006/relationships/oleObject" Target="embeddings/oleObject348.bin"/><Relationship Id="rId800" Type="http://schemas.openxmlformats.org/officeDocument/2006/relationships/oleObject" Target="embeddings/oleObject409.bin"/><Relationship Id="rId232" Type="http://schemas.openxmlformats.org/officeDocument/2006/relationships/oleObject" Target="embeddings/oleObject117.bin"/><Relationship Id="rId884" Type="http://schemas.openxmlformats.org/officeDocument/2006/relationships/oleObject" Target="embeddings/oleObject451.bin"/><Relationship Id="rId27" Type="http://schemas.openxmlformats.org/officeDocument/2006/relationships/image" Target="media/image9.emf"/><Relationship Id="rId537" Type="http://schemas.openxmlformats.org/officeDocument/2006/relationships/image" Target="media/image249.wmf"/><Relationship Id="rId744" Type="http://schemas.openxmlformats.org/officeDocument/2006/relationships/image" Target="media/image353.wmf"/><Relationship Id="rId951" Type="http://schemas.openxmlformats.org/officeDocument/2006/relationships/image" Target="media/image456.wmf"/><Relationship Id="rId80" Type="http://schemas.openxmlformats.org/officeDocument/2006/relationships/image" Target="media/image31.wmf"/><Relationship Id="rId176" Type="http://schemas.openxmlformats.org/officeDocument/2006/relationships/oleObject" Target="embeddings/oleObject87.bin"/><Relationship Id="rId383" Type="http://schemas.openxmlformats.org/officeDocument/2006/relationships/oleObject" Target="embeddings/oleObject199.bin"/><Relationship Id="rId590" Type="http://schemas.openxmlformats.org/officeDocument/2006/relationships/oleObject" Target="embeddings/oleObject304.bin"/><Relationship Id="rId604" Type="http://schemas.openxmlformats.org/officeDocument/2006/relationships/oleObject" Target="embeddings/oleObject312.bin"/><Relationship Id="rId811" Type="http://schemas.openxmlformats.org/officeDocument/2006/relationships/image" Target="media/image386.wmf"/><Relationship Id="rId1027" Type="http://schemas.openxmlformats.org/officeDocument/2006/relationships/image" Target="media/image494.wmf"/><Relationship Id="rId243" Type="http://schemas.openxmlformats.org/officeDocument/2006/relationships/image" Target="media/image110.wmf"/><Relationship Id="rId450" Type="http://schemas.openxmlformats.org/officeDocument/2006/relationships/image" Target="media/image207.wmf"/><Relationship Id="rId688" Type="http://schemas.openxmlformats.org/officeDocument/2006/relationships/oleObject" Target="embeddings/oleObject354.bin"/><Relationship Id="rId895" Type="http://schemas.openxmlformats.org/officeDocument/2006/relationships/image" Target="media/image428.wmf"/><Relationship Id="rId909" Type="http://schemas.openxmlformats.org/officeDocument/2006/relationships/image" Target="media/image435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83.bin"/><Relationship Id="rId755" Type="http://schemas.openxmlformats.org/officeDocument/2006/relationships/oleObject" Target="embeddings/oleObject386.bin"/><Relationship Id="rId962" Type="http://schemas.openxmlformats.org/officeDocument/2006/relationships/oleObject" Target="embeddings/oleObject490.bin"/><Relationship Id="rId91" Type="http://schemas.openxmlformats.org/officeDocument/2006/relationships/oleObject" Target="embeddings/oleObject44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79.wmf"/><Relationship Id="rId408" Type="http://schemas.openxmlformats.org/officeDocument/2006/relationships/image" Target="media/image186.wmf"/><Relationship Id="rId615" Type="http://schemas.openxmlformats.org/officeDocument/2006/relationships/image" Target="media/image287.wmf"/><Relationship Id="rId822" Type="http://schemas.openxmlformats.org/officeDocument/2006/relationships/oleObject" Target="embeddings/oleObject420.bin"/><Relationship Id="rId1038" Type="http://schemas.openxmlformats.org/officeDocument/2006/relationships/oleObject" Target="embeddings/oleObject528.bin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359.bin"/><Relationship Id="rId49" Type="http://schemas.openxmlformats.org/officeDocument/2006/relationships/oleObject" Target="embeddings/oleObject20.bin"/><Relationship Id="rId114" Type="http://schemas.openxmlformats.org/officeDocument/2006/relationships/image" Target="media/image48.wmf"/><Relationship Id="rId461" Type="http://schemas.openxmlformats.org/officeDocument/2006/relationships/oleObject" Target="embeddings/oleObject238.bin"/><Relationship Id="rId559" Type="http://schemas.openxmlformats.org/officeDocument/2006/relationships/image" Target="media/image260.wmf"/><Relationship Id="rId766" Type="http://schemas.openxmlformats.org/officeDocument/2006/relationships/oleObject" Target="embeddings/oleObject392.bin"/><Relationship Id="rId198" Type="http://schemas.openxmlformats.org/officeDocument/2006/relationships/image" Target="media/image89.wmf"/><Relationship Id="rId321" Type="http://schemas.openxmlformats.org/officeDocument/2006/relationships/image" Target="media/image145.wmf"/><Relationship Id="rId419" Type="http://schemas.openxmlformats.org/officeDocument/2006/relationships/oleObject" Target="embeddings/oleObject217.bin"/><Relationship Id="rId626" Type="http://schemas.openxmlformats.org/officeDocument/2006/relationships/oleObject" Target="embeddings/oleObject323.bin"/><Relationship Id="rId973" Type="http://schemas.openxmlformats.org/officeDocument/2006/relationships/image" Target="media/image467.wmf"/><Relationship Id="rId1049" Type="http://schemas.openxmlformats.org/officeDocument/2006/relationships/fontTable" Target="fontTable.xml"/><Relationship Id="rId833" Type="http://schemas.openxmlformats.org/officeDocument/2006/relationships/image" Target="media/image397.wmf"/><Relationship Id="rId265" Type="http://schemas.openxmlformats.org/officeDocument/2006/relationships/image" Target="media/image121.wmf"/><Relationship Id="rId472" Type="http://schemas.openxmlformats.org/officeDocument/2006/relationships/image" Target="media/image218.wmf"/><Relationship Id="rId900" Type="http://schemas.openxmlformats.org/officeDocument/2006/relationships/oleObject" Target="embeddings/oleObject459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71.bin"/><Relationship Id="rId777" Type="http://schemas.openxmlformats.org/officeDocument/2006/relationships/image" Target="media/image369.png"/><Relationship Id="rId984" Type="http://schemas.openxmlformats.org/officeDocument/2006/relationships/oleObject" Target="embeddings/oleObject501.bin"/><Relationship Id="rId637" Type="http://schemas.openxmlformats.org/officeDocument/2006/relationships/image" Target="media/image298.wmf"/><Relationship Id="rId844" Type="http://schemas.openxmlformats.org/officeDocument/2006/relationships/oleObject" Target="embeddings/oleObject431.bin"/><Relationship Id="rId276" Type="http://schemas.openxmlformats.org/officeDocument/2006/relationships/oleObject" Target="embeddings/oleObject141.bin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55.bin"/><Relationship Id="rId704" Type="http://schemas.openxmlformats.org/officeDocument/2006/relationships/image" Target="media/image332.wmf"/><Relationship Id="rId911" Type="http://schemas.openxmlformats.org/officeDocument/2006/relationships/image" Target="media/image436.wmf"/><Relationship Id="rId40" Type="http://schemas.openxmlformats.org/officeDocument/2006/relationships/image" Target="media/image15.png"/><Relationship Id="rId136" Type="http://schemas.openxmlformats.org/officeDocument/2006/relationships/image" Target="media/image59.wmf"/><Relationship Id="rId343" Type="http://schemas.openxmlformats.org/officeDocument/2006/relationships/oleObject" Target="embeddings/oleObject177.bin"/><Relationship Id="rId550" Type="http://schemas.openxmlformats.org/officeDocument/2006/relationships/oleObject" Target="embeddings/oleObject284.bin"/><Relationship Id="rId788" Type="http://schemas.openxmlformats.org/officeDocument/2006/relationships/oleObject" Target="embeddings/oleObject403.bin"/><Relationship Id="rId995" Type="http://schemas.openxmlformats.org/officeDocument/2006/relationships/image" Target="media/image478.wmf"/><Relationship Id="rId203" Type="http://schemas.openxmlformats.org/officeDocument/2006/relationships/oleObject" Target="embeddings/oleObject101.bin"/><Relationship Id="rId648" Type="http://schemas.openxmlformats.org/officeDocument/2006/relationships/image" Target="media/image304.wmf"/><Relationship Id="rId855" Type="http://schemas.openxmlformats.org/officeDocument/2006/relationships/image" Target="media/image408.wmf"/><Relationship Id="rId1040" Type="http://schemas.openxmlformats.org/officeDocument/2006/relationships/oleObject" Target="embeddings/oleObject529.bin"/><Relationship Id="rId287" Type="http://schemas.openxmlformats.org/officeDocument/2006/relationships/oleObject" Target="embeddings/oleObject147.bin"/><Relationship Id="rId410" Type="http://schemas.openxmlformats.org/officeDocument/2006/relationships/image" Target="media/image187.wmf"/><Relationship Id="rId494" Type="http://schemas.openxmlformats.org/officeDocument/2006/relationships/image" Target="media/image229.wmf"/><Relationship Id="rId508" Type="http://schemas.openxmlformats.org/officeDocument/2006/relationships/image" Target="media/image236.wmf"/><Relationship Id="rId715" Type="http://schemas.openxmlformats.org/officeDocument/2006/relationships/oleObject" Target="embeddings/oleObject367.bin"/><Relationship Id="rId922" Type="http://schemas.openxmlformats.org/officeDocument/2006/relationships/oleObject" Target="embeddings/oleObject470.bin"/><Relationship Id="rId147" Type="http://schemas.openxmlformats.org/officeDocument/2006/relationships/oleObject" Target="embeddings/oleObject72.bin"/><Relationship Id="rId354" Type="http://schemas.openxmlformats.org/officeDocument/2006/relationships/image" Target="media/image161.png"/><Relationship Id="rId799" Type="http://schemas.openxmlformats.org/officeDocument/2006/relationships/image" Target="media/image380.wmf"/><Relationship Id="rId51" Type="http://schemas.openxmlformats.org/officeDocument/2006/relationships/oleObject" Target="embeddings/oleObject21.bin"/><Relationship Id="rId561" Type="http://schemas.openxmlformats.org/officeDocument/2006/relationships/image" Target="media/image261.wmf"/><Relationship Id="rId659" Type="http://schemas.openxmlformats.org/officeDocument/2006/relationships/oleObject" Target="embeddings/oleObject339.bin"/><Relationship Id="rId866" Type="http://schemas.openxmlformats.org/officeDocument/2006/relationships/oleObject" Target="embeddings/oleObject442.bin"/><Relationship Id="rId214" Type="http://schemas.openxmlformats.org/officeDocument/2006/relationships/oleObject" Target="embeddings/oleObject107.bin"/><Relationship Id="rId298" Type="http://schemas.openxmlformats.org/officeDocument/2006/relationships/image" Target="media/image135.wmf"/><Relationship Id="rId421" Type="http://schemas.openxmlformats.org/officeDocument/2006/relationships/oleObject" Target="embeddings/oleObject218.bin"/><Relationship Id="rId519" Type="http://schemas.openxmlformats.org/officeDocument/2006/relationships/oleObject" Target="embeddings/oleObject268.bin"/><Relationship Id="rId158" Type="http://schemas.openxmlformats.org/officeDocument/2006/relationships/image" Target="media/image70.wmf"/><Relationship Id="rId726" Type="http://schemas.openxmlformats.org/officeDocument/2006/relationships/image" Target="media/image343.emf"/><Relationship Id="rId933" Type="http://schemas.openxmlformats.org/officeDocument/2006/relationships/image" Target="media/image447.wmf"/><Relationship Id="rId1009" Type="http://schemas.openxmlformats.org/officeDocument/2006/relationships/image" Target="media/image485.wmf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89.bin"/><Relationship Id="rId572" Type="http://schemas.openxmlformats.org/officeDocument/2006/relationships/oleObject" Target="embeddings/oleObject295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198.wmf"/><Relationship Id="rId877" Type="http://schemas.openxmlformats.org/officeDocument/2006/relationships/image" Target="media/image419.wmf"/><Relationship Id="rId737" Type="http://schemas.openxmlformats.org/officeDocument/2006/relationships/image" Target="media/image349.wmf"/><Relationship Id="rId944" Type="http://schemas.openxmlformats.org/officeDocument/2006/relationships/oleObject" Target="embeddings/oleObject481.bin"/><Relationship Id="rId73" Type="http://schemas.openxmlformats.org/officeDocument/2006/relationships/image" Target="media/image28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70.wmf"/><Relationship Id="rId583" Type="http://schemas.openxmlformats.org/officeDocument/2006/relationships/image" Target="media/image272.wmf"/><Relationship Id="rId790" Type="http://schemas.openxmlformats.org/officeDocument/2006/relationships/oleObject" Target="embeddings/oleObject404.bin"/><Relationship Id="rId804" Type="http://schemas.openxmlformats.org/officeDocument/2006/relationships/oleObject" Target="embeddings/oleObject411.bin"/><Relationship Id="rId4" Type="http://schemas.openxmlformats.org/officeDocument/2006/relationships/settings" Target="settings.xml"/><Relationship Id="rId236" Type="http://schemas.openxmlformats.org/officeDocument/2006/relationships/oleObject" Target="embeddings/oleObject119.bin"/><Relationship Id="rId443" Type="http://schemas.openxmlformats.org/officeDocument/2006/relationships/oleObject" Target="embeddings/oleObject229.bin"/><Relationship Id="rId650" Type="http://schemas.openxmlformats.org/officeDocument/2006/relationships/image" Target="media/image305.wmf"/><Relationship Id="rId888" Type="http://schemas.openxmlformats.org/officeDocument/2006/relationships/oleObject" Target="embeddings/oleObject453.bin"/><Relationship Id="rId303" Type="http://schemas.openxmlformats.org/officeDocument/2006/relationships/image" Target="media/image136.wmf"/><Relationship Id="rId748" Type="http://schemas.openxmlformats.org/officeDocument/2006/relationships/image" Target="media/image355.wmf"/><Relationship Id="rId955" Type="http://schemas.openxmlformats.org/officeDocument/2006/relationships/image" Target="media/image458.wmf"/><Relationship Id="rId84" Type="http://schemas.openxmlformats.org/officeDocument/2006/relationships/image" Target="media/image33.wmf"/><Relationship Id="rId387" Type="http://schemas.openxmlformats.org/officeDocument/2006/relationships/oleObject" Target="embeddings/oleObject201.bin"/><Relationship Id="rId510" Type="http://schemas.openxmlformats.org/officeDocument/2006/relationships/image" Target="media/image237.wmf"/><Relationship Id="rId594" Type="http://schemas.openxmlformats.org/officeDocument/2006/relationships/oleObject" Target="embeddings/oleObject306.bin"/><Relationship Id="rId608" Type="http://schemas.openxmlformats.org/officeDocument/2006/relationships/oleObject" Target="embeddings/oleObject314.bin"/><Relationship Id="rId815" Type="http://schemas.openxmlformats.org/officeDocument/2006/relationships/image" Target="media/image388.wmf"/><Relationship Id="rId247" Type="http://schemas.openxmlformats.org/officeDocument/2006/relationships/image" Target="media/image112.wmf"/><Relationship Id="rId899" Type="http://schemas.openxmlformats.org/officeDocument/2006/relationships/image" Target="media/image430.wmf"/><Relationship Id="rId1000" Type="http://schemas.openxmlformats.org/officeDocument/2006/relationships/oleObject" Target="embeddings/oleObject509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09.wmf"/><Relationship Id="rId661" Type="http://schemas.openxmlformats.org/officeDocument/2006/relationships/oleObject" Target="embeddings/oleObject340.bin"/><Relationship Id="rId759" Type="http://schemas.openxmlformats.org/officeDocument/2006/relationships/oleObject" Target="embeddings/oleObject388.bin"/><Relationship Id="rId966" Type="http://schemas.openxmlformats.org/officeDocument/2006/relationships/oleObject" Target="embeddings/oleObject492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62.bin"/><Relationship Id="rId398" Type="http://schemas.openxmlformats.org/officeDocument/2006/relationships/image" Target="media/image181.wmf"/><Relationship Id="rId521" Type="http://schemas.openxmlformats.org/officeDocument/2006/relationships/image" Target="media/image241.wmf"/><Relationship Id="rId619" Type="http://schemas.openxmlformats.org/officeDocument/2006/relationships/image" Target="media/image289.wmf"/><Relationship Id="rId95" Type="http://schemas.openxmlformats.org/officeDocument/2006/relationships/oleObject" Target="embeddings/oleObject46.bin"/><Relationship Id="rId160" Type="http://schemas.openxmlformats.org/officeDocument/2006/relationships/image" Target="media/image71.wmf"/><Relationship Id="rId826" Type="http://schemas.openxmlformats.org/officeDocument/2006/relationships/oleObject" Target="embeddings/oleObject422.bin"/><Relationship Id="rId1011" Type="http://schemas.openxmlformats.org/officeDocument/2006/relationships/image" Target="media/image486.w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40.bin"/><Relationship Id="rId672" Type="http://schemas.openxmlformats.org/officeDocument/2006/relationships/image" Target="media/image316.wmf"/><Relationship Id="rId22" Type="http://schemas.openxmlformats.org/officeDocument/2006/relationships/oleObject" Target="embeddings/oleObject7.bin"/><Relationship Id="rId118" Type="http://schemas.openxmlformats.org/officeDocument/2006/relationships/image" Target="media/image50.wmf"/><Relationship Id="rId325" Type="http://schemas.openxmlformats.org/officeDocument/2006/relationships/image" Target="media/image147.wmf"/><Relationship Id="rId532" Type="http://schemas.openxmlformats.org/officeDocument/2006/relationships/oleObject" Target="embeddings/oleObject275.bin"/><Relationship Id="rId977" Type="http://schemas.openxmlformats.org/officeDocument/2006/relationships/image" Target="media/image469.wmf"/><Relationship Id="rId171" Type="http://schemas.openxmlformats.org/officeDocument/2006/relationships/oleObject" Target="embeddings/oleObject84.bin"/><Relationship Id="rId837" Type="http://schemas.openxmlformats.org/officeDocument/2006/relationships/image" Target="media/image399.wmf"/><Relationship Id="rId1022" Type="http://schemas.openxmlformats.org/officeDocument/2006/relationships/oleObject" Target="embeddings/oleObject520.bin"/><Relationship Id="rId269" Type="http://schemas.openxmlformats.org/officeDocument/2006/relationships/image" Target="media/image123.wmf"/><Relationship Id="rId476" Type="http://schemas.openxmlformats.org/officeDocument/2006/relationships/image" Target="media/image220.wmf"/><Relationship Id="rId683" Type="http://schemas.openxmlformats.org/officeDocument/2006/relationships/image" Target="media/image321.wmf"/><Relationship Id="rId890" Type="http://schemas.openxmlformats.org/officeDocument/2006/relationships/oleObject" Target="embeddings/oleObject454.bin"/><Relationship Id="rId904" Type="http://schemas.openxmlformats.org/officeDocument/2006/relationships/oleObject" Target="embeddings/oleObject461.bin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73.bin"/><Relationship Id="rId543" Type="http://schemas.openxmlformats.org/officeDocument/2006/relationships/image" Target="media/image252.wmf"/><Relationship Id="rId988" Type="http://schemas.openxmlformats.org/officeDocument/2006/relationships/oleObject" Target="embeddings/oleObject503.bin"/><Relationship Id="rId182" Type="http://schemas.openxmlformats.org/officeDocument/2006/relationships/oleObject" Target="embeddings/oleObject90.bin"/><Relationship Id="rId403" Type="http://schemas.openxmlformats.org/officeDocument/2006/relationships/oleObject" Target="embeddings/oleObject209.bin"/><Relationship Id="rId750" Type="http://schemas.openxmlformats.org/officeDocument/2006/relationships/image" Target="media/image356.wmf"/><Relationship Id="rId848" Type="http://schemas.openxmlformats.org/officeDocument/2006/relationships/oleObject" Target="embeddings/oleObject433.bin"/><Relationship Id="rId1033" Type="http://schemas.openxmlformats.org/officeDocument/2006/relationships/image" Target="media/image497.wmf"/><Relationship Id="rId487" Type="http://schemas.openxmlformats.org/officeDocument/2006/relationships/oleObject" Target="embeddings/oleObject251.bin"/><Relationship Id="rId610" Type="http://schemas.openxmlformats.org/officeDocument/2006/relationships/oleObject" Target="embeddings/oleObject315.bin"/><Relationship Id="rId694" Type="http://schemas.openxmlformats.org/officeDocument/2006/relationships/image" Target="media/image327.wmf"/><Relationship Id="rId708" Type="http://schemas.openxmlformats.org/officeDocument/2006/relationships/image" Target="media/image334.wmf"/><Relationship Id="rId915" Type="http://schemas.openxmlformats.org/officeDocument/2006/relationships/image" Target="media/image438.wmf"/><Relationship Id="rId347" Type="http://schemas.openxmlformats.org/officeDocument/2006/relationships/oleObject" Target="embeddings/oleObject179.bin"/><Relationship Id="rId999" Type="http://schemas.openxmlformats.org/officeDocument/2006/relationships/image" Target="media/image480.wmf"/><Relationship Id="rId44" Type="http://schemas.openxmlformats.org/officeDocument/2006/relationships/oleObject" Target="embeddings/oleObject17.bin"/><Relationship Id="rId554" Type="http://schemas.openxmlformats.org/officeDocument/2006/relationships/oleObject" Target="embeddings/oleObject286.bin"/><Relationship Id="rId761" Type="http://schemas.openxmlformats.org/officeDocument/2006/relationships/image" Target="media/image361.wmf"/><Relationship Id="rId859" Type="http://schemas.openxmlformats.org/officeDocument/2006/relationships/image" Target="media/image410.wmf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189.wmf"/><Relationship Id="rId498" Type="http://schemas.openxmlformats.org/officeDocument/2006/relationships/image" Target="media/image231.wmf"/><Relationship Id="rId621" Type="http://schemas.openxmlformats.org/officeDocument/2006/relationships/image" Target="media/image290.wmf"/><Relationship Id="rId1044" Type="http://schemas.openxmlformats.org/officeDocument/2006/relationships/oleObject" Target="embeddings/oleObject531.bin"/><Relationship Id="rId260" Type="http://schemas.openxmlformats.org/officeDocument/2006/relationships/oleObject" Target="embeddings/oleObject131.bin"/><Relationship Id="rId719" Type="http://schemas.openxmlformats.org/officeDocument/2006/relationships/oleObject" Target="embeddings/oleObject369.bin"/><Relationship Id="rId926" Type="http://schemas.openxmlformats.org/officeDocument/2006/relationships/oleObject" Target="embeddings/oleObject472.bin"/><Relationship Id="rId55" Type="http://schemas.openxmlformats.org/officeDocument/2006/relationships/oleObject" Target="embeddings/oleObject23.bin"/><Relationship Id="rId120" Type="http://schemas.openxmlformats.org/officeDocument/2006/relationships/image" Target="media/image51.wmf"/><Relationship Id="rId358" Type="http://schemas.openxmlformats.org/officeDocument/2006/relationships/oleObject" Target="embeddings/oleObject185.bin"/><Relationship Id="rId565" Type="http://schemas.openxmlformats.org/officeDocument/2006/relationships/image" Target="media/image263.wmf"/><Relationship Id="rId772" Type="http://schemas.openxmlformats.org/officeDocument/2006/relationships/oleObject" Target="embeddings/oleObject395.bin"/><Relationship Id="rId218" Type="http://schemas.openxmlformats.org/officeDocument/2006/relationships/oleObject" Target="embeddings/oleObject109.bin"/><Relationship Id="rId425" Type="http://schemas.openxmlformats.org/officeDocument/2006/relationships/oleObject" Target="embeddings/oleObject220.bin"/><Relationship Id="rId632" Type="http://schemas.openxmlformats.org/officeDocument/2006/relationships/oleObject" Target="embeddings/oleObject326.bin"/><Relationship Id="rId271" Type="http://schemas.openxmlformats.org/officeDocument/2006/relationships/image" Target="media/image124.wmf"/><Relationship Id="rId937" Type="http://schemas.openxmlformats.org/officeDocument/2006/relationships/image" Target="media/image449.wmf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92.bin"/><Relationship Id="rId576" Type="http://schemas.openxmlformats.org/officeDocument/2006/relationships/oleObject" Target="embeddings/oleObject297.bin"/><Relationship Id="rId783" Type="http://schemas.openxmlformats.org/officeDocument/2006/relationships/image" Target="media/image372.wmf"/><Relationship Id="rId990" Type="http://schemas.openxmlformats.org/officeDocument/2006/relationships/oleObject" Target="embeddings/oleObject504.bin"/><Relationship Id="rId229" Type="http://schemas.openxmlformats.org/officeDocument/2006/relationships/image" Target="media/image104.wmf"/><Relationship Id="rId436" Type="http://schemas.openxmlformats.org/officeDocument/2006/relationships/image" Target="media/image200.wmf"/><Relationship Id="rId643" Type="http://schemas.openxmlformats.org/officeDocument/2006/relationships/image" Target="media/image301.wmf"/><Relationship Id="rId850" Type="http://schemas.openxmlformats.org/officeDocument/2006/relationships/oleObject" Target="embeddings/oleObject434.bin"/><Relationship Id="rId948" Type="http://schemas.openxmlformats.org/officeDocument/2006/relationships/oleObject" Target="embeddings/oleObject483.bin"/><Relationship Id="rId77" Type="http://schemas.openxmlformats.org/officeDocument/2006/relationships/oleObject" Target="embeddings/oleObject37.bin"/><Relationship Id="rId282" Type="http://schemas.openxmlformats.org/officeDocument/2006/relationships/image" Target="media/image127.wmf"/><Relationship Id="rId503" Type="http://schemas.openxmlformats.org/officeDocument/2006/relationships/oleObject" Target="embeddings/oleObject259.bin"/><Relationship Id="rId587" Type="http://schemas.openxmlformats.org/officeDocument/2006/relationships/image" Target="media/image274.wmf"/><Relationship Id="rId710" Type="http://schemas.openxmlformats.org/officeDocument/2006/relationships/image" Target="media/image335.wmf"/><Relationship Id="rId808" Type="http://schemas.openxmlformats.org/officeDocument/2006/relationships/oleObject" Target="embeddings/oleObject413.bin"/><Relationship Id="rId8" Type="http://schemas.openxmlformats.org/officeDocument/2006/relationships/image" Target="media/image1.gif"/><Relationship Id="rId142" Type="http://schemas.openxmlformats.org/officeDocument/2006/relationships/image" Target="media/image62.wmf"/><Relationship Id="rId447" Type="http://schemas.openxmlformats.org/officeDocument/2006/relationships/oleObject" Target="embeddings/oleObject231.bin"/><Relationship Id="rId794" Type="http://schemas.openxmlformats.org/officeDocument/2006/relationships/oleObject" Target="embeddings/oleObject406.bin"/><Relationship Id="rId654" Type="http://schemas.openxmlformats.org/officeDocument/2006/relationships/image" Target="media/image307.wmf"/><Relationship Id="rId861" Type="http://schemas.openxmlformats.org/officeDocument/2006/relationships/image" Target="media/image411.wmf"/><Relationship Id="rId959" Type="http://schemas.openxmlformats.org/officeDocument/2006/relationships/image" Target="media/image460.wmf"/><Relationship Id="rId293" Type="http://schemas.openxmlformats.org/officeDocument/2006/relationships/oleObject" Target="embeddings/oleObject150.bin"/><Relationship Id="rId307" Type="http://schemas.openxmlformats.org/officeDocument/2006/relationships/image" Target="media/image138.wmf"/><Relationship Id="rId514" Type="http://schemas.openxmlformats.org/officeDocument/2006/relationships/image" Target="media/image239.wmf"/><Relationship Id="rId721" Type="http://schemas.openxmlformats.org/officeDocument/2006/relationships/oleObject" Target="embeddings/oleObject370.bin"/><Relationship Id="rId88" Type="http://schemas.openxmlformats.org/officeDocument/2006/relationships/image" Target="media/image35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86.bin"/><Relationship Id="rId598" Type="http://schemas.openxmlformats.org/officeDocument/2006/relationships/oleObject" Target="embeddings/oleObject309.bin"/><Relationship Id="rId819" Type="http://schemas.openxmlformats.org/officeDocument/2006/relationships/image" Target="media/image390.wmf"/><Relationship Id="rId1004" Type="http://schemas.openxmlformats.org/officeDocument/2006/relationships/oleObject" Target="embeddings/oleObject511.bin"/><Relationship Id="rId220" Type="http://schemas.openxmlformats.org/officeDocument/2006/relationships/oleObject" Target="embeddings/oleObject110.bin"/><Relationship Id="rId458" Type="http://schemas.openxmlformats.org/officeDocument/2006/relationships/image" Target="media/image211.wmf"/><Relationship Id="rId665" Type="http://schemas.openxmlformats.org/officeDocument/2006/relationships/oleObject" Target="embeddings/oleObject342.bin"/><Relationship Id="rId872" Type="http://schemas.openxmlformats.org/officeDocument/2006/relationships/oleObject" Target="embeddings/oleObject445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4.bin"/><Relationship Id="rId525" Type="http://schemas.openxmlformats.org/officeDocument/2006/relationships/image" Target="media/image243.wmf"/><Relationship Id="rId732" Type="http://schemas.openxmlformats.org/officeDocument/2006/relationships/oleObject" Target="embeddings/oleObject375.bin"/><Relationship Id="rId99" Type="http://schemas.openxmlformats.org/officeDocument/2006/relationships/oleObject" Target="embeddings/oleObject48.bin"/><Relationship Id="rId164" Type="http://schemas.openxmlformats.org/officeDocument/2006/relationships/image" Target="media/image73.wmf"/><Relationship Id="rId371" Type="http://schemas.openxmlformats.org/officeDocument/2006/relationships/oleObject" Target="embeddings/oleObject193.bin"/><Relationship Id="rId1015" Type="http://schemas.openxmlformats.org/officeDocument/2006/relationships/image" Target="media/image488.wmf"/><Relationship Id="rId469" Type="http://schemas.openxmlformats.org/officeDocument/2006/relationships/oleObject" Target="embeddings/oleObject242.bin"/><Relationship Id="rId676" Type="http://schemas.openxmlformats.org/officeDocument/2006/relationships/image" Target="media/image318.wmf"/><Relationship Id="rId883" Type="http://schemas.openxmlformats.org/officeDocument/2006/relationships/image" Target="media/image422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6.bin"/><Relationship Id="rId329" Type="http://schemas.openxmlformats.org/officeDocument/2006/relationships/image" Target="media/image149.wmf"/><Relationship Id="rId536" Type="http://schemas.openxmlformats.org/officeDocument/2006/relationships/oleObject" Target="embeddings/oleObject277.bin"/><Relationship Id="rId175" Type="http://schemas.openxmlformats.org/officeDocument/2006/relationships/image" Target="media/image78.wmf"/><Relationship Id="rId743" Type="http://schemas.openxmlformats.org/officeDocument/2006/relationships/oleObject" Target="embeddings/oleObject380.bin"/><Relationship Id="rId950" Type="http://schemas.openxmlformats.org/officeDocument/2006/relationships/oleObject" Target="embeddings/oleObject484.bin"/><Relationship Id="rId1026" Type="http://schemas.openxmlformats.org/officeDocument/2006/relationships/oleObject" Target="embeddings/oleObject522.bin"/><Relationship Id="rId382" Type="http://schemas.openxmlformats.org/officeDocument/2006/relationships/image" Target="media/image173.wmf"/><Relationship Id="rId603" Type="http://schemas.openxmlformats.org/officeDocument/2006/relationships/image" Target="media/image281.wmf"/><Relationship Id="rId687" Type="http://schemas.openxmlformats.org/officeDocument/2006/relationships/image" Target="media/image323.wmf"/><Relationship Id="rId810" Type="http://schemas.openxmlformats.org/officeDocument/2006/relationships/oleObject" Target="embeddings/oleObject414.bin"/><Relationship Id="rId908" Type="http://schemas.openxmlformats.org/officeDocument/2006/relationships/oleObject" Target="embeddings/oleObject463.bin"/><Relationship Id="rId242" Type="http://schemas.openxmlformats.org/officeDocument/2006/relationships/oleObject" Target="embeddings/oleObject122.bin"/><Relationship Id="rId894" Type="http://schemas.openxmlformats.org/officeDocument/2006/relationships/oleObject" Target="embeddings/oleObject456.bin"/><Relationship Id="rId37" Type="http://schemas.openxmlformats.org/officeDocument/2006/relationships/oleObject" Target="embeddings/oleObject13.bin"/><Relationship Id="rId102" Type="http://schemas.openxmlformats.org/officeDocument/2006/relationships/image" Target="media/image42.wmf"/><Relationship Id="rId547" Type="http://schemas.openxmlformats.org/officeDocument/2006/relationships/image" Target="media/image254.wmf"/><Relationship Id="rId754" Type="http://schemas.openxmlformats.org/officeDocument/2006/relationships/image" Target="media/image358.wmf"/><Relationship Id="rId961" Type="http://schemas.openxmlformats.org/officeDocument/2006/relationships/image" Target="media/image461.wmf"/><Relationship Id="rId90" Type="http://schemas.openxmlformats.org/officeDocument/2006/relationships/image" Target="media/image36.wmf"/><Relationship Id="rId186" Type="http://schemas.openxmlformats.org/officeDocument/2006/relationships/image" Target="media/image83.wmf"/><Relationship Id="rId393" Type="http://schemas.openxmlformats.org/officeDocument/2006/relationships/oleObject" Target="embeddings/oleObject204.bin"/><Relationship Id="rId407" Type="http://schemas.openxmlformats.org/officeDocument/2006/relationships/oleObject" Target="embeddings/oleObject211.bin"/><Relationship Id="rId614" Type="http://schemas.openxmlformats.org/officeDocument/2006/relationships/oleObject" Target="embeddings/oleObject317.bin"/><Relationship Id="rId821" Type="http://schemas.openxmlformats.org/officeDocument/2006/relationships/image" Target="media/image391.wmf"/><Relationship Id="rId1037" Type="http://schemas.openxmlformats.org/officeDocument/2006/relationships/image" Target="media/image499.wmf"/><Relationship Id="rId253" Type="http://schemas.openxmlformats.org/officeDocument/2006/relationships/image" Target="media/image115.wmf"/><Relationship Id="rId460" Type="http://schemas.openxmlformats.org/officeDocument/2006/relationships/image" Target="media/image212.wmf"/><Relationship Id="rId698" Type="http://schemas.openxmlformats.org/officeDocument/2006/relationships/image" Target="media/image329.wmf"/><Relationship Id="rId919" Type="http://schemas.openxmlformats.org/officeDocument/2006/relationships/image" Target="media/image440.wmf"/><Relationship Id="rId48" Type="http://schemas.openxmlformats.org/officeDocument/2006/relationships/image" Target="media/image18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88.bin"/><Relationship Id="rId765" Type="http://schemas.openxmlformats.org/officeDocument/2006/relationships/image" Target="media/image363.wmf"/><Relationship Id="rId972" Type="http://schemas.openxmlformats.org/officeDocument/2006/relationships/oleObject" Target="embeddings/oleObject495.bin"/><Relationship Id="rId197" Type="http://schemas.openxmlformats.org/officeDocument/2006/relationships/oleObject" Target="embeddings/oleObject98.bin"/><Relationship Id="rId418" Type="http://schemas.openxmlformats.org/officeDocument/2006/relationships/image" Target="media/image191.wmf"/><Relationship Id="rId625" Type="http://schemas.openxmlformats.org/officeDocument/2006/relationships/image" Target="media/image292.wmf"/><Relationship Id="rId832" Type="http://schemas.openxmlformats.org/officeDocument/2006/relationships/oleObject" Target="embeddings/oleObject425.bin"/><Relationship Id="rId1048" Type="http://schemas.openxmlformats.org/officeDocument/2006/relationships/footer" Target="footer1.xml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43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3.wmf"/><Relationship Id="rId569" Type="http://schemas.openxmlformats.org/officeDocument/2006/relationships/image" Target="media/image265.wmf"/><Relationship Id="rId776" Type="http://schemas.openxmlformats.org/officeDocument/2006/relationships/oleObject" Target="embeddings/oleObject397.bin"/><Relationship Id="rId983" Type="http://schemas.openxmlformats.org/officeDocument/2006/relationships/image" Target="media/image472.wmf"/><Relationship Id="rId331" Type="http://schemas.openxmlformats.org/officeDocument/2006/relationships/image" Target="media/image150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28.bin"/><Relationship Id="rId843" Type="http://schemas.openxmlformats.org/officeDocument/2006/relationships/image" Target="media/image402.wmf"/><Relationship Id="rId275" Type="http://schemas.openxmlformats.org/officeDocument/2006/relationships/oleObject" Target="embeddings/oleObject140.bin"/><Relationship Id="rId482" Type="http://schemas.openxmlformats.org/officeDocument/2006/relationships/image" Target="media/image223.wmf"/><Relationship Id="rId703" Type="http://schemas.openxmlformats.org/officeDocument/2006/relationships/oleObject" Target="embeddings/oleObject361.bin"/><Relationship Id="rId910" Type="http://schemas.openxmlformats.org/officeDocument/2006/relationships/oleObject" Target="embeddings/oleObject464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55.wmf"/><Relationship Id="rId787" Type="http://schemas.openxmlformats.org/officeDocument/2006/relationships/image" Target="media/image374.wmf"/><Relationship Id="rId994" Type="http://schemas.openxmlformats.org/officeDocument/2006/relationships/oleObject" Target="embeddings/oleObject506.bin"/><Relationship Id="rId202" Type="http://schemas.openxmlformats.org/officeDocument/2006/relationships/image" Target="media/image91.wmf"/><Relationship Id="rId647" Type="http://schemas.openxmlformats.org/officeDocument/2006/relationships/image" Target="media/image303.png"/><Relationship Id="rId854" Type="http://schemas.openxmlformats.org/officeDocument/2006/relationships/oleObject" Target="embeddings/oleObject436.bin"/><Relationship Id="rId286" Type="http://schemas.openxmlformats.org/officeDocument/2006/relationships/image" Target="media/image129.wmf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714" Type="http://schemas.openxmlformats.org/officeDocument/2006/relationships/image" Target="media/image337.wmf"/><Relationship Id="rId921" Type="http://schemas.openxmlformats.org/officeDocument/2006/relationships/image" Target="media/image441.wmf"/><Relationship Id="rId50" Type="http://schemas.openxmlformats.org/officeDocument/2006/relationships/image" Target="media/image19.wmf"/><Relationship Id="rId146" Type="http://schemas.openxmlformats.org/officeDocument/2006/relationships/image" Target="media/image64.wmf"/><Relationship Id="rId353" Type="http://schemas.openxmlformats.org/officeDocument/2006/relationships/oleObject" Target="embeddings/oleObject182.bin"/><Relationship Id="rId560" Type="http://schemas.openxmlformats.org/officeDocument/2006/relationships/oleObject" Target="embeddings/oleObject289.bin"/><Relationship Id="rId798" Type="http://schemas.openxmlformats.org/officeDocument/2006/relationships/oleObject" Target="embeddings/oleObject408.bin"/><Relationship Id="rId213" Type="http://schemas.openxmlformats.org/officeDocument/2006/relationships/image" Target="media/image96.wmf"/><Relationship Id="rId420" Type="http://schemas.openxmlformats.org/officeDocument/2006/relationships/image" Target="media/image192.wmf"/><Relationship Id="rId658" Type="http://schemas.openxmlformats.org/officeDocument/2006/relationships/image" Target="media/image309.wmf"/><Relationship Id="rId865" Type="http://schemas.openxmlformats.org/officeDocument/2006/relationships/image" Target="media/image413.wmf"/><Relationship Id="rId1050" Type="http://schemas.openxmlformats.org/officeDocument/2006/relationships/theme" Target="theme/theme1.xml"/><Relationship Id="rId297" Type="http://schemas.openxmlformats.org/officeDocument/2006/relationships/oleObject" Target="embeddings/oleObject152.bin"/><Relationship Id="rId518" Type="http://schemas.openxmlformats.org/officeDocument/2006/relationships/oleObject" Target="embeddings/oleObject267.bin"/><Relationship Id="rId725" Type="http://schemas.openxmlformats.org/officeDocument/2006/relationships/oleObject" Target="embeddings/oleObject372.bin"/><Relationship Id="rId932" Type="http://schemas.openxmlformats.org/officeDocument/2006/relationships/oleObject" Target="embeddings/oleObject475.bin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88.bin"/><Relationship Id="rId1008" Type="http://schemas.openxmlformats.org/officeDocument/2006/relationships/oleObject" Target="embeddings/oleObject513.bin"/><Relationship Id="rId61" Type="http://schemas.openxmlformats.org/officeDocument/2006/relationships/image" Target="media/image22.wmf"/><Relationship Id="rId571" Type="http://schemas.openxmlformats.org/officeDocument/2006/relationships/image" Target="media/image266.wmf"/><Relationship Id="rId669" Type="http://schemas.openxmlformats.org/officeDocument/2006/relationships/oleObject" Target="embeddings/oleObject344.bin"/><Relationship Id="rId876" Type="http://schemas.openxmlformats.org/officeDocument/2006/relationships/oleObject" Target="embeddings/oleObject447.bin"/><Relationship Id="rId19" Type="http://schemas.openxmlformats.org/officeDocument/2006/relationships/image" Target="media/image7.png"/><Relationship Id="rId224" Type="http://schemas.openxmlformats.org/officeDocument/2006/relationships/image" Target="media/image102.wmf"/><Relationship Id="rId431" Type="http://schemas.openxmlformats.org/officeDocument/2006/relationships/oleObject" Target="embeddings/oleObject223.bin"/><Relationship Id="rId529" Type="http://schemas.openxmlformats.org/officeDocument/2006/relationships/image" Target="media/image245.wmf"/><Relationship Id="rId736" Type="http://schemas.openxmlformats.org/officeDocument/2006/relationships/oleObject" Target="embeddings/oleObject377.bin"/><Relationship Id="rId168" Type="http://schemas.openxmlformats.org/officeDocument/2006/relationships/image" Target="media/image75.wmf"/><Relationship Id="rId943" Type="http://schemas.openxmlformats.org/officeDocument/2006/relationships/image" Target="media/image452.wmf"/><Relationship Id="rId1019" Type="http://schemas.openxmlformats.org/officeDocument/2006/relationships/image" Target="media/image490.wmf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195.bin"/><Relationship Id="rId582" Type="http://schemas.openxmlformats.org/officeDocument/2006/relationships/oleObject" Target="embeddings/oleObject300.bin"/><Relationship Id="rId803" Type="http://schemas.openxmlformats.org/officeDocument/2006/relationships/image" Target="media/image382.wmf"/><Relationship Id="rId3" Type="http://schemas.openxmlformats.org/officeDocument/2006/relationships/styles" Target="styles.xml"/><Relationship Id="rId235" Type="http://schemas.openxmlformats.org/officeDocument/2006/relationships/image" Target="media/image106.wmf"/><Relationship Id="rId442" Type="http://schemas.openxmlformats.org/officeDocument/2006/relationships/image" Target="media/image203.wmf"/><Relationship Id="rId887" Type="http://schemas.openxmlformats.org/officeDocument/2006/relationships/image" Target="media/image424.wmf"/><Relationship Id="rId302" Type="http://schemas.openxmlformats.org/officeDocument/2006/relationships/oleObject" Target="embeddings/oleObject156.bin"/><Relationship Id="rId747" Type="http://schemas.openxmlformats.org/officeDocument/2006/relationships/oleObject" Target="embeddings/oleObject382.bin"/><Relationship Id="rId954" Type="http://schemas.openxmlformats.org/officeDocument/2006/relationships/oleObject" Target="embeddings/oleObject486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0.wmf"/><Relationship Id="rId386" Type="http://schemas.openxmlformats.org/officeDocument/2006/relationships/image" Target="media/image175.wmf"/><Relationship Id="rId593" Type="http://schemas.openxmlformats.org/officeDocument/2006/relationships/image" Target="media/image277.wmf"/><Relationship Id="rId607" Type="http://schemas.openxmlformats.org/officeDocument/2006/relationships/image" Target="media/image283.wmf"/><Relationship Id="rId814" Type="http://schemas.openxmlformats.org/officeDocument/2006/relationships/oleObject" Target="embeddings/oleObject416.bin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34.bin"/><Relationship Id="rId660" Type="http://schemas.openxmlformats.org/officeDocument/2006/relationships/image" Target="media/image310.wmf"/><Relationship Id="rId898" Type="http://schemas.openxmlformats.org/officeDocument/2006/relationships/oleObject" Target="embeddings/oleObject458.bin"/><Relationship Id="rId106" Type="http://schemas.openxmlformats.org/officeDocument/2006/relationships/image" Target="media/image44.wmf"/><Relationship Id="rId313" Type="http://schemas.openxmlformats.org/officeDocument/2006/relationships/image" Target="media/image141.wmf"/><Relationship Id="rId758" Type="http://schemas.openxmlformats.org/officeDocument/2006/relationships/image" Target="media/image360.wmf"/><Relationship Id="rId965" Type="http://schemas.openxmlformats.org/officeDocument/2006/relationships/image" Target="media/image463.wmf"/><Relationship Id="rId10" Type="http://schemas.openxmlformats.org/officeDocument/2006/relationships/image" Target="media/image3.wmf"/><Relationship Id="rId94" Type="http://schemas.openxmlformats.org/officeDocument/2006/relationships/image" Target="media/image38.wmf"/><Relationship Id="rId397" Type="http://schemas.openxmlformats.org/officeDocument/2006/relationships/oleObject" Target="embeddings/oleObject206.bin"/><Relationship Id="rId520" Type="http://schemas.openxmlformats.org/officeDocument/2006/relationships/oleObject" Target="embeddings/oleObject269.bin"/><Relationship Id="rId618" Type="http://schemas.openxmlformats.org/officeDocument/2006/relationships/oleObject" Target="embeddings/oleObject319.bin"/><Relationship Id="rId825" Type="http://schemas.openxmlformats.org/officeDocument/2006/relationships/image" Target="media/image393.wmf"/><Relationship Id="rId257" Type="http://schemas.openxmlformats.org/officeDocument/2006/relationships/image" Target="media/image117.wmf"/><Relationship Id="rId464" Type="http://schemas.openxmlformats.org/officeDocument/2006/relationships/image" Target="media/image214.wmf"/><Relationship Id="rId1010" Type="http://schemas.openxmlformats.org/officeDocument/2006/relationships/oleObject" Target="embeddings/oleObject514.bin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45.bin"/><Relationship Id="rId769" Type="http://schemas.openxmlformats.org/officeDocument/2006/relationships/image" Target="media/image365.wmf"/><Relationship Id="rId976" Type="http://schemas.openxmlformats.org/officeDocument/2006/relationships/oleObject" Target="embeddings/oleObject497.bin"/><Relationship Id="rId324" Type="http://schemas.openxmlformats.org/officeDocument/2006/relationships/oleObject" Target="embeddings/oleObject167.bin"/><Relationship Id="rId531" Type="http://schemas.openxmlformats.org/officeDocument/2006/relationships/image" Target="media/image246.wmf"/><Relationship Id="rId629" Type="http://schemas.openxmlformats.org/officeDocument/2006/relationships/image" Target="media/image294.wmf"/><Relationship Id="rId836" Type="http://schemas.openxmlformats.org/officeDocument/2006/relationships/oleObject" Target="embeddings/oleObject427.bin"/><Relationship Id="rId1021" Type="http://schemas.openxmlformats.org/officeDocument/2006/relationships/image" Target="media/image491.wmf"/><Relationship Id="rId903" Type="http://schemas.openxmlformats.org/officeDocument/2006/relationships/image" Target="media/image432.wmf"/><Relationship Id="rId32" Type="http://schemas.openxmlformats.org/officeDocument/2006/relationships/image" Target="media/image11.wmf"/><Relationship Id="rId181" Type="http://schemas.openxmlformats.org/officeDocument/2006/relationships/image" Target="media/image81.wmf"/><Relationship Id="rId279" Type="http://schemas.openxmlformats.org/officeDocument/2006/relationships/oleObject" Target="embeddings/oleObject143.bin"/><Relationship Id="rId486" Type="http://schemas.openxmlformats.org/officeDocument/2006/relationships/image" Target="media/image225.wmf"/><Relationship Id="rId693" Type="http://schemas.openxmlformats.org/officeDocument/2006/relationships/oleObject" Target="embeddings/oleObject356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0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10</TotalTime>
  <Pages>13</Pages>
  <Words>3873</Words>
  <Characters>22082</Characters>
  <Application>Microsoft Office Word</Application>
  <DocSecurity>0</DocSecurity>
  <Lines>184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2021-06-25T18:21:00Z</cp:lastPrinted>
  <dcterms:created xsi:type="dcterms:W3CDTF">2021-07-01T13:43:00Z</dcterms:created>
  <dcterms:modified xsi:type="dcterms:W3CDTF">2021-07-01T14:05:00Z</dcterms:modified>
</cp:coreProperties>
</file>